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34A" w:rsidRDefault="004D634A" w:rsidP="00F45E18">
      <w:pPr>
        <w:shd w:val="clear" w:color="auto" w:fill="FFFFFF"/>
        <w:spacing w:before="312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>Российская  Федерация</w:t>
      </w:r>
    </w:p>
    <w:p w:rsidR="004D634A" w:rsidRDefault="004D634A" w:rsidP="00F45E18">
      <w:pPr>
        <w:tabs>
          <w:tab w:val="left" w:pos="12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область, Унечский   район</w:t>
      </w:r>
    </w:p>
    <w:p w:rsidR="004D634A" w:rsidRDefault="004D634A" w:rsidP="00F45E1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Старосельское сельское поселение</w:t>
      </w:r>
    </w:p>
    <w:p w:rsidR="004D634A" w:rsidRDefault="004D634A" w:rsidP="00F45E18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4D634A" w:rsidRDefault="004D634A" w:rsidP="00F45E18">
      <w:pPr>
        <w:rPr>
          <w:b/>
        </w:rPr>
      </w:pPr>
      <w:r>
        <w:rPr>
          <w:b/>
        </w:rPr>
        <w:t xml:space="preserve"> </w:t>
      </w:r>
    </w:p>
    <w:p w:rsidR="004D634A" w:rsidRDefault="004D634A" w:rsidP="00F45E18">
      <w:pPr>
        <w:tabs>
          <w:tab w:val="left" w:pos="3075"/>
        </w:tabs>
        <w:rPr>
          <w:b/>
          <w:bCs/>
        </w:rPr>
      </w:pPr>
      <w:r>
        <w:t xml:space="preserve">                                                             </w:t>
      </w:r>
      <w:r>
        <w:rPr>
          <w:b/>
          <w:bCs/>
        </w:rPr>
        <w:t>Р Е Ш Е Н И Е</w:t>
      </w:r>
    </w:p>
    <w:p w:rsidR="004D634A" w:rsidRDefault="004D634A" w:rsidP="00F62237">
      <w:pPr>
        <w:jc w:val="center"/>
        <w:rPr>
          <w:b/>
          <w:sz w:val="28"/>
          <w:szCs w:val="28"/>
        </w:rPr>
      </w:pPr>
    </w:p>
    <w:p w:rsidR="004D634A" w:rsidRDefault="004D634A" w:rsidP="00F62237">
      <w:r>
        <w:t>От  31.12.2015г.№ 3-53</w:t>
      </w:r>
    </w:p>
    <w:p w:rsidR="004D634A" w:rsidRDefault="004D634A" w:rsidP="00F62237">
      <w:r>
        <w:t>с. Староселье</w:t>
      </w:r>
    </w:p>
    <w:p w:rsidR="004D634A" w:rsidRDefault="004D634A" w:rsidP="00F62237"/>
    <w:p w:rsidR="004D634A" w:rsidRDefault="004D634A" w:rsidP="00F62237">
      <w:r>
        <w:t>О приеме  муниципальным образованием</w:t>
      </w:r>
    </w:p>
    <w:p w:rsidR="004D634A" w:rsidRDefault="004D634A" w:rsidP="00F62237">
      <w:r>
        <w:t xml:space="preserve"> « Старосельское сельское поселение» </w:t>
      </w:r>
    </w:p>
    <w:p w:rsidR="004D634A" w:rsidRDefault="004D634A" w:rsidP="00F62237">
      <w:r>
        <w:t xml:space="preserve">части полномочий муниципального образования </w:t>
      </w:r>
    </w:p>
    <w:p w:rsidR="004D634A" w:rsidRDefault="004D634A" w:rsidP="00F62237">
      <w:r>
        <w:t>« Унечский муниципальный район»</w:t>
      </w:r>
    </w:p>
    <w:p w:rsidR="004D634A" w:rsidRDefault="004D634A" w:rsidP="00F45E18"/>
    <w:p w:rsidR="004D634A" w:rsidRDefault="004D634A" w:rsidP="00F45E18"/>
    <w:p w:rsidR="004D634A" w:rsidRDefault="004D634A" w:rsidP="00F45E18">
      <w:r>
        <w:t xml:space="preserve">        В соответствии с ч.4 ст. 15  Федерального закона от 06.10.2003г. № 131-ФЗ « Об общих принципах организации местного самоуправления в Российской Федерации», ч.1 ст.6 Устава Старосельского  сельского поселения, Старосельский Совет народных депутатов</w:t>
      </w:r>
    </w:p>
    <w:p w:rsidR="004D634A" w:rsidRDefault="004D634A" w:rsidP="00F45E18"/>
    <w:p w:rsidR="004D634A" w:rsidRDefault="004D634A" w:rsidP="00F45E18">
      <w:r>
        <w:t>РЕШИЛ:</w:t>
      </w:r>
    </w:p>
    <w:p w:rsidR="004D634A" w:rsidRDefault="004D634A" w:rsidP="00F45E18"/>
    <w:p w:rsidR="004D634A" w:rsidRDefault="004D634A" w:rsidP="00F57464">
      <w:pPr>
        <w:numPr>
          <w:ilvl w:val="0"/>
          <w:numId w:val="5"/>
        </w:numPr>
      </w:pPr>
      <w:r>
        <w:t>Принять в ведение  муниципального образования « Старосельское сельское поселение» часть полномочий  муниципального образования « Унечский муниципальный район» по решению вопросов местного значения, предусмотренных пунктом 4 части 1 статьи14 Федерального закона от 06.10.2003г. № 131-ФЗ « Об общих принципах организации местного  самоуправления в Российской Федерации», в том числе:</w:t>
      </w:r>
    </w:p>
    <w:p w:rsidR="004D634A" w:rsidRDefault="004D634A" w:rsidP="00F57464">
      <w:pPr>
        <w:ind w:left="720"/>
      </w:pPr>
      <w:r>
        <w:t xml:space="preserve"> - организация в границах поселения водоснабжения населения в пределах полномочий, установленных законодательством Российской Федерации,</w:t>
      </w:r>
      <w:r w:rsidRPr="00F35CB8">
        <w:t xml:space="preserve"> </w:t>
      </w:r>
      <w:r>
        <w:t>в части нецентрализованного водоснабжения с необходимыми для осуществления этих полномочий финансовыми средствами в сумме 3261,0 рубль из средств бюджета муниципального образования « Унечский муниципальный район»</w:t>
      </w:r>
    </w:p>
    <w:p w:rsidR="004D634A" w:rsidRDefault="004D634A" w:rsidP="00F57464">
      <w:pPr>
        <w:ind w:left="720"/>
      </w:pPr>
      <w:r>
        <w:t xml:space="preserve">  </w:t>
      </w:r>
    </w:p>
    <w:p w:rsidR="004D634A" w:rsidRDefault="004D634A" w:rsidP="00723ECC">
      <w:r>
        <w:t xml:space="preserve">        2.  Старосельской сельской администрации заключить соглашение о приеме-передаче</w:t>
      </w:r>
    </w:p>
    <w:p w:rsidR="004D634A" w:rsidRDefault="004D634A" w:rsidP="00723ECC">
      <w:r>
        <w:t xml:space="preserve">             полномочий, указанных в п.1 настоящего решения, с  администрацией Унечского </w:t>
      </w:r>
    </w:p>
    <w:p w:rsidR="004D634A" w:rsidRDefault="004D634A" w:rsidP="00723ECC">
      <w:r>
        <w:t xml:space="preserve">             района.</w:t>
      </w:r>
    </w:p>
    <w:p w:rsidR="004D634A" w:rsidRDefault="004D634A" w:rsidP="003F1BC7">
      <w:pPr>
        <w:ind w:left="360"/>
      </w:pPr>
      <w:r>
        <w:t xml:space="preserve">  3. Настоящее решение вступает в силу со дня его обнародования, опубликования и </w:t>
      </w:r>
    </w:p>
    <w:p w:rsidR="004D634A" w:rsidRDefault="004D634A" w:rsidP="007239C9">
      <w:pPr>
        <w:ind w:left="360"/>
      </w:pPr>
      <w:r>
        <w:t xml:space="preserve">     распространяет свое действие на правоотношения, возникшие с 01.01.2016года.</w:t>
      </w:r>
    </w:p>
    <w:p w:rsidR="004D634A" w:rsidRDefault="004D634A" w:rsidP="003F1BC7">
      <w:pPr>
        <w:ind w:left="480"/>
      </w:pPr>
      <w:r>
        <w:t xml:space="preserve">4.Данное решение обнародовать согласно Устава и разместить на официальном сайте </w:t>
      </w:r>
    </w:p>
    <w:p w:rsidR="004D634A" w:rsidRPr="00F45E18" w:rsidRDefault="004D634A" w:rsidP="003F1BC7">
      <w:pPr>
        <w:ind w:left="360"/>
      </w:pPr>
      <w:r>
        <w:t xml:space="preserve">     администрации Унечского района в сети Интернет.</w:t>
      </w:r>
    </w:p>
    <w:p w:rsidR="004D634A" w:rsidRDefault="004D634A" w:rsidP="00F62237">
      <w:pPr>
        <w:jc w:val="both"/>
        <w:rPr>
          <w:sz w:val="28"/>
        </w:rPr>
      </w:pPr>
      <w:r>
        <w:rPr>
          <w:sz w:val="28"/>
        </w:rPr>
        <w:tab/>
      </w:r>
    </w:p>
    <w:p w:rsidR="004D634A" w:rsidRDefault="004D634A" w:rsidP="00F62237">
      <w:pPr>
        <w:jc w:val="both"/>
        <w:rPr>
          <w:sz w:val="28"/>
        </w:rPr>
      </w:pPr>
    </w:p>
    <w:p w:rsidR="004D634A" w:rsidRDefault="004D634A" w:rsidP="00F62237">
      <w:pPr>
        <w:jc w:val="both"/>
        <w:rPr>
          <w:sz w:val="28"/>
        </w:rPr>
      </w:pPr>
    </w:p>
    <w:p w:rsidR="004D634A" w:rsidRDefault="004D634A" w:rsidP="00F62237">
      <w:pPr>
        <w:jc w:val="both"/>
        <w:rPr>
          <w:sz w:val="28"/>
        </w:rPr>
      </w:pPr>
    </w:p>
    <w:p w:rsidR="004D634A" w:rsidRPr="007239C9" w:rsidRDefault="004D634A" w:rsidP="00F62237">
      <w:r>
        <w:t xml:space="preserve">                </w:t>
      </w:r>
      <w:r w:rsidRPr="007239C9">
        <w:t>Глава Старосельского</w:t>
      </w:r>
    </w:p>
    <w:p w:rsidR="004D634A" w:rsidRDefault="004D634A">
      <w:r w:rsidRPr="007239C9">
        <w:t xml:space="preserve"> </w:t>
      </w:r>
      <w:r>
        <w:t xml:space="preserve">               сельского поселении                                                    </w:t>
      </w:r>
      <w:r w:rsidRPr="007239C9">
        <w:t xml:space="preserve"> А.В.Лукашов</w:t>
      </w:r>
    </w:p>
    <w:p w:rsidR="004D634A" w:rsidRDefault="004D634A"/>
    <w:p w:rsidR="004D634A" w:rsidRDefault="004D634A"/>
    <w:p w:rsidR="004D634A" w:rsidRDefault="004D634A"/>
    <w:p w:rsidR="004D634A" w:rsidRDefault="004D634A"/>
    <w:p w:rsidR="004D634A" w:rsidRDefault="004D634A"/>
    <w:p w:rsidR="004D634A" w:rsidRDefault="004D634A"/>
    <w:p w:rsidR="004D634A" w:rsidRPr="00842C2B" w:rsidRDefault="004D634A" w:rsidP="00773F78">
      <w:pPr>
        <w:jc w:val="center"/>
        <w:rPr>
          <w:b/>
          <w:bCs/>
        </w:rPr>
      </w:pPr>
      <w:r>
        <w:rPr>
          <w:b/>
          <w:bCs/>
        </w:rPr>
        <w:t>С</w:t>
      </w:r>
      <w:r w:rsidRPr="00842C2B">
        <w:rPr>
          <w:b/>
          <w:bCs/>
        </w:rPr>
        <w:t>ОГЛАШЕНИЕ</w:t>
      </w:r>
    </w:p>
    <w:p w:rsidR="004D634A" w:rsidRPr="00B17DDB" w:rsidRDefault="004D634A" w:rsidP="00773F78">
      <w:pPr>
        <w:jc w:val="center"/>
        <w:rPr>
          <w:b/>
          <w:bCs/>
        </w:rPr>
      </w:pPr>
      <w:r w:rsidRPr="00B17DDB">
        <w:rPr>
          <w:b/>
          <w:bCs/>
        </w:rPr>
        <w:t>о передаче</w:t>
      </w:r>
      <w:r>
        <w:rPr>
          <w:b/>
          <w:bCs/>
        </w:rPr>
        <w:t>-</w:t>
      </w:r>
      <w:r w:rsidRPr="005D0DB4">
        <w:rPr>
          <w:b/>
          <w:bCs/>
        </w:rPr>
        <w:t xml:space="preserve">приеме </w:t>
      </w:r>
      <w:r w:rsidRPr="00B17DDB">
        <w:rPr>
          <w:b/>
          <w:bCs/>
        </w:rPr>
        <w:t xml:space="preserve">  полномочий по решению вопросов местного значения</w:t>
      </w:r>
    </w:p>
    <w:p w:rsidR="004D634A" w:rsidRDefault="004D634A" w:rsidP="00773F78">
      <w:pPr>
        <w:jc w:val="center"/>
        <w:rPr>
          <w:b/>
          <w:bCs/>
        </w:rPr>
      </w:pPr>
      <w:r w:rsidRPr="00B17DDB">
        <w:rPr>
          <w:b/>
          <w:bCs/>
        </w:rPr>
        <w:t>в</w:t>
      </w:r>
      <w:r>
        <w:rPr>
          <w:b/>
          <w:bCs/>
        </w:rPr>
        <w:t xml:space="preserve"> части </w:t>
      </w:r>
      <w:r w:rsidRPr="00B17DDB">
        <w:rPr>
          <w:b/>
          <w:bCs/>
        </w:rPr>
        <w:t xml:space="preserve"> </w:t>
      </w:r>
      <w:r>
        <w:rPr>
          <w:b/>
          <w:bCs/>
        </w:rPr>
        <w:t>организации в границах 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</w:t>
      </w:r>
      <w:r w:rsidRPr="00B17DDB">
        <w:rPr>
          <w:b/>
          <w:bCs/>
        </w:rPr>
        <w:t>,</w:t>
      </w:r>
      <w:r>
        <w:rPr>
          <w:b/>
          <w:bCs/>
        </w:rPr>
        <w:t xml:space="preserve"> содержания  шахтных колодцев, </w:t>
      </w:r>
      <w:r w:rsidRPr="00B17DDB">
        <w:rPr>
          <w:b/>
          <w:bCs/>
        </w:rPr>
        <w:t xml:space="preserve"> расположенных в границах </w:t>
      </w:r>
    </w:p>
    <w:p w:rsidR="004D634A" w:rsidRPr="00111E8C" w:rsidRDefault="004D634A" w:rsidP="00773F78">
      <w:pPr>
        <w:jc w:val="center"/>
        <w:rPr>
          <w:b/>
          <w:bCs/>
        </w:rPr>
      </w:pPr>
      <w:r>
        <w:rPr>
          <w:b/>
          <w:bCs/>
          <w:u w:val="single"/>
        </w:rPr>
        <w:t xml:space="preserve">Старосельского  </w:t>
      </w:r>
      <w:r w:rsidRPr="00111E8C">
        <w:rPr>
          <w:b/>
          <w:bCs/>
          <w:u w:val="single"/>
        </w:rPr>
        <w:t xml:space="preserve"> сельского поселения  Унечского района Брянской области</w:t>
      </w:r>
    </w:p>
    <w:p w:rsidR="004D634A" w:rsidRDefault="004D634A" w:rsidP="00773F78">
      <w:pPr>
        <w:pStyle w:val="BodyText"/>
      </w:pPr>
    </w:p>
    <w:p w:rsidR="004D634A" w:rsidRPr="008D7091" w:rsidRDefault="004D634A" w:rsidP="00773F78">
      <w:pPr>
        <w:pStyle w:val="BodyText"/>
      </w:pPr>
      <w:r>
        <w:rPr>
          <w:b/>
          <w:bCs/>
        </w:rPr>
        <w:t xml:space="preserve">Старосельская </w:t>
      </w:r>
      <w:r>
        <w:t xml:space="preserve"> сельская   администрация   в лице </w:t>
      </w:r>
      <w:r w:rsidRPr="008029B7">
        <w:rPr>
          <w:b/>
          <w:bCs/>
        </w:rPr>
        <w:t>главы</w:t>
      </w:r>
      <w:r>
        <w:t xml:space="preserve"> </w:t>
      </w:r>
      <w:r>
        <w:rPr>
          <w:b/>
          <w:bCs/>
        </w:rPr>
        <w:t xml:space="preserve">Старосельской </w:t>
      </w:r>
      <w:r w:rsidRPr="004F2E12">
        <w:rPr>
          <w:b/>
          <w:bCs/>
        </w:rPr>
        <w:t>сельской администрации</w:t>
      </w:r>
      <w:r>
        <w:rPr>
          <w:b/>
          <w:bCs/>
        </w:rPr>
        <w:t xml:space="preserve">  Лукашова  Анатолия Васильевича</w:t>
      </w:r>
      <w:r>
        <w:t>,</w:t>
      </w:r>
      <w:r w:rsidRPr="008D7091">
        <w:t xml:space="preserve"> действующе</w:t>
      </w:r>
      <w:r>
        <w:t>й</w:t>
      </w:r>
      <w:r w:rsidRPr="008D7091">
        <w:t xml:space="preserve"> на основании Устава, </w:t>
      </w:r>
      <w:r>
        <w:t xml:space="preserve">с одной стороны, </w:t>
      </w:r>
      <w:r w:rsidRPr="008D7091">
        <w:t>именуем</w:t>
      </w:r>
      <w:r>
        <w:t xml:space="preserve">ая </w:t>
      </w:r>
      <w:r w:rsidRPr="008D7091">
        <w:t xml:space="preserve">в дальнейшем </w:t>
      </w:r>
      <w:r w:rsidRPr="005D3B63">
        <w:rPr>
          <w:b/>
          <w:bCs/>
        </w:rPr>
        <w:t>«Поселение»,</w:t>
      </w:r>
      <w:r w:rsidRPr="008D7091">
        <w:t xml:space="preserve"> и </w:t>
      </w:r>
      <w:r>
        <w:t xml:space="preserve"> администрация Унечского </w:t>
      </w:r>
      <w:r w:rsidRPr="005D0DB4">
        <w:t>района</w:t>
      </w:r>
      <w:r>
        <w:t xml:space="preserve"> </w:t>
      </w:r>
      <w:r w:rsidRPr="008D7091">
        <w:t xml:space="preserve">в лице </w:t>
      </w:r>
      <w:r w:rsidRPr="008029B7">
        <w:rPr>
          <w:b/>
          <w:bCs/>
        </w:rPr>
        <w:t xml:space="preserve">главы </w:t>
      </w:r>
      <w:r w:rsidRPr="005D3B63">
        <w:rPr>
          <w:b/>
          <w:bCs/>
        </w:rPr>
        <w:t xml:space="preserve">администрации Унечского района </w:t>
      </w:r>
      <w:r>
        <w:rPr>
          <w:b/>
          <w:bCs/>
        </w:rPr>
        <w:t>Кускова Анатолия Михайловича</w:t>
      </w:r>
      <w:r w:rsidRPr="008D7091">
        <w:t>, действующего на основании Устава,</w:t>
      </w:r>
      <w:r>
        <w:t xml:space="preserve"> с другой стороны,</w:t>
      </w:r>
      <w:r w:rsidRPr="008D7091">
        <w:t xml:space="preserve"> именуем</w:t>
      </w:r>
      <w:r>
        <w:t>ая</w:t>
      </w:r>
      <w:r w:rsidRPr="008D7091">
        <w:t xml:space="preserve"> в дальнейшем </w:t>
      </w:r>
      <w:r w:rsidRPr="005D3B63">
        <w:rPr>
          <w:b/>
          <w:bCs/>
        </w:rPr>
        <w:t>«Район»</w:t>
      </w:r>
      <w:r>
        <w:rPr>
          <w:b/>
          <w:bCs/>
        </w:rPr>
        <w:t>,</w:t>
      </w:r>
      <w:r w:rsidRPr="008D7091">
        <w:t xml:space="preserve"> </w:t>
      </w:r>
      <w:r>
        <w:t xml:space="preserve">в соответствии с решением  Унечского  районного Совета народных депутатов от 28.12.2015 г. №  5-130, решением  Старосельского  сельского Совета народных депутатов  от 31.12.2015г. № 3-53, </w:t>
      </w:r>
      <w:r w:rsidRPr="008D7091">
        <w:t>заключили настоящее соглашение о нижеследующем.</w:t>
      </w:r>
    </w:p>
    <w:p w:rsidR="004D634A" w:rsidRPr="005D0DB4" w:rsidRDefault="004D634A" w:rsidP="00773F78">
      <w:pPr>
        <w:numPr>
          <w:ilvl w:val="0"/>
          <w:numId w:val="7"/>
        </w:numPr>
        <w:jc w:val="both"/>
        <w:rPr>
          <w:b/>
          <w:bCs/>
        </w:rPr>
      </w:pPr>
      <w:r w:rsidRPr="005D0DB4">
        <w:rPr>
          <w:b/>
          <w:bCs/>
        </w:rPr>
        <w:t>Предмет соглашения</w:t>
      </w:r>
    </w:p>
    <w:p w:rsidR="004D634A" w:rsidRDefault="004D634A" w:rsidP="00773F78">
      <w:pPr>
        <w:ind w:firstLine="540"/>
        <w:jc w:val="both"/>
      </w:pPr>
      <w:r w:rsidRPr="008D7091">
        <w:t xml:space="preserve">1.1. Предметом соглашения является передача </w:t>
      </w:r>
      <w:r>
        <w:t xml:space="preserve">муниципальным образованием </w:t>
      </w:r>
      <w:r w:rsidRPr="008D7091">
        <w:t xml:space="preserve"> </w:t>
      </w:r>
      <w:r>
        <w:t xml:space="preserve">«Унечский муниципальный район» в лице администрации Унечского района  </w:t>
      </w:r>
      <w:r w:rsidRPr="0006771B">
        <w:t>части  полномочий</w:t>
      </w:r>
      <w:r>
        <w:t xml:space="preserve">    по решению вопросов местного значения, предусмотренных  п.4 части 1 , часть 4 статьи 14 </w:t>
      </w:r>
      <w:r w:rsidRPr="005E2B2D">
        <w:t>Федеральн</w:t>
      </w:r>
      <w:r>
        <w:t xml:space="preserve">ого </w:t>
      </w:r>
      <w:r w:rsidRPr="005E2B2D">
        <w:t xml:space="preserve"> закон</w:t>
      </w:r>
      <w:r>
        <w:t xml:space="preserve">а  от 06.10.2003 N 131-ФЗ </w:t>
      </w:r>
      <w:r w:rsidRPr="005E2B2D">
        <w:t>"Об общих принципах организации местного самоуправления в Российской Федерации</w:t>
      </w:r>
      <w:r>
        <w:t>» муниципальному образованию «Старосельское сельское поселение» в лице Старосельской сельской  администрации,  в том числе:</w:t>
      </w:r>
    </w:p>
    <w:p w:rsidR="004D634A" w:rsidRDefault="004D634A" w:rsidP="00773F78">
      <w:pPr>
        <w:jc w:val="both"/>
      </w:pPr>
      <w:r>
        <w:t xml:space="preserve">  - организация в границах поселения водоснабжения населения в пределах полномочий, установленных  законодательством Российской Федерации, в  части  нецентрализованного водоснабжения, согласно приложению,</w:t>
      </w:r>
    </w:p>
    <w:p w:rsidR="004D634A" w:rsidRDefault="004D634A" w:rsidP="00773F78">
      <w:pPr>
        <w:jc w:val="both"/>
      </w:pPr>
      <w:r>
        <w:t xml:space="preserve">с необходимыми для осуществления указанных  полномочий финансовыми средствами в сумме </w:t>
      </w:r>
      <w:r>
        <w:rPr>
          <w:b/>
          <w:bCs/>
        </w:rPr>
        <w:t>3 261,0</w:t>
      </w:r>
      <w:r w:rsidRPr="00C302E5">
        <w:rPr>
          <w:b/>
          <w:bCs/>
        </w:rPr>
        <w:t xml:space="preserve"> (</w:t>
      </w:r>
      <w:r>
        <w:rPr>
          <w:b/>
          <w:bCs/>
        </w:rPr>
        <w:t>три тысячи двести шестьдесят один</w:t>
      </w:r>
      <w:r w:rsidRPr="00C302E5">
        <w:rPr>
          <w:b/>
          <w:bCs/>
        </w:rPr>
        <w:t>)</w:t>
      </w:r>
      <w:r>
        <w:t xml:space="preserve"> рубля  за счет средств бюджета МО «Унечский муниципальный район».</w:t>
      </w:r>
    </w:p>
    <w:p w:rsidR="004D634A" w:rsidRPr="008D7091" w:rsidRDefault="004D634A" w:rsidP="00773F78">
      <w:pPr>
        <w:jc w:val="both"/>
      </w:pPr>
      <w:r w:rsidRPr="008D7091">
        <w:t>1.</w:t>
      </w:r>
      <w:r>
        <w:t>2</w:t>
      </w:r>
      <w:r w:rsidRPr="008D7091">
        <w:t>. Указанн</w:t>
      </w:r>
      <w:r>
        <w:t>ая</w:t>
      </w:r>
      <w:r w:rsidRPr="008D7091">
        <w:t xml:space="preserve"> в п.1.1. настоящего соглашения часть полномочий включа</w:t>
      </w:r>
      <w:r>
        <w:t>е</w:t>
      </w:r>
      <w:r w:rsidRPr="008D7091">
        <w:t>т в себя:</w:t>
      </w:r>
    </w:p>
    <w:p w:rsidR="004D634A" w:rsidRDefault="004D634A" w:rsidP="00773F78">
      <w:pPr>
        <w:jc w:val="both"/>
      </w:pPr>
      <w:r>
        <w:t>- обеспечение жителей населенного пункта качественной питьевой водой, в соответствии  с требованиями  СаиПИН 2.1.4.1175-02 «Гигиенические требования к качеству воды нецентрального водоснабжения. Санитарная охрана источников»,</w:t>
      </w:r>
    </w:p>
    <w:p w:rsidR="004D634A" w:rsidRDefault="004D634A" w:rsidP="00773F78">
      <w:pPr>
        <w:jc w:val="both"/>
      </w:pPr>
      <w:r>
        <w:t xml:space="preserve">- </w:t>
      </w:r>
      <w:r w:rsidRPr="008D7091">
        <w:t>организаци</w:t>
      </w:r>
      <w:r>
        <w:t>ю</w:t>
      </w:r>
      <w:r w:rsidRPr="008D7091">
        <w:t xml:space="preserve">  </w:t>
      </w:r>
      <w:r>
        <w:t>деятельности по  техническому содержанию и ремонту, хлорированию, очистке шахтных колодцев, расположенных    в  границах  населенных пунктов,</w:t>
      </w:r>
    </w:p>
    <w:p w:rsidR="004D634A" w:rsidRPr="00C302E5" w:rsidRDefault="004D634A" w:rsidP="00773F78">
      <w:pPr>
        <w:jc w:val="both"/>
      </w:pPr>
      <w:r>
        <w:t>- принятия решений о ликвидации пришедших в негодность (износ оборудования, заиливание, обрушение, разрушение срубов и т.д.) неиспользуемых шахтных колодцев на территории Поселения.</w:t>
      </w:r>
    </w:p>
    <w:p w:rsidR="004D634A" w:rsidRPr="00A66709" w:rsidRDefault="004D634A" w:rsidP="00773F78">
      <w:pPr>
        <w:numPr>
          <w:ilvl w:val="0"/>
          <w:numId w:val="8"/>
        </w:numPr>
        <w:jc w:val="center"/>
        <w:rPr>
          <w:b/>
          <w:bCs/>
          <w:u w:val="single"/>
        </w:rPr>
      </w:pPr>
      <w:r>
        <w:rPr>
          <w:b/>
          <w:bCs/>
        </w:rPr>
        <w:t>О</w:t>
      </w:r>
      <w:r w:rsidRPr="00341EF1">
        <w:rPr>
          <w:b/>
          <w:bCs/>
        </w:rPr>
        <w:t>бязанности</w:t>
      </w:r>
      <w:r>
        <w:rPr>
          <w:b/>
          <w:bCs/>
        </w:rPr>
        <w:t xml:space="preserve"> и права</w:t>
      </w:r>
      <w:r w:rsidRPr="00341EF1">
        <w:rPr>
          <w:b/>
          <w:bCs/>
        </w:rPr>
        <w:t xml:space="preserve"> Сторон </w:t>
      </w:r>
      <w:r w:rsidRPr="00A66709">
        <w:rPr>
          <w:b/>
          <w:bCs/>
          <w:u w:val="single"/>
        </w:rPr>
        <w:t>.</w:t>
      </w:r>
    </w:p>
    <w:p w:rsidR="004D634A" w:rsidRPr="00341EF1" w:rsidRDefault="004D634A" w:rsidP="00773F78">
      <w:pPr>
        <w:rPr>
          <w:b/>
          <w:bCs/>
        </w:rPr>
      </w:pPr>
      <w:r>
        <w:rPr>
          <w:b/>
          <w:bCs/>
        </w:rPr>
        <w:t>2.1.Обязанности  сторон.</w:t>
      </w:r>
    </w:p>
    <w:p w:rsidR="004D634A" w:rsidRPr="00842C2B" w:rsidRDefault="004D634A" w:rsidP="00773F78">
      <w:pPr>
        <w:jc w:val="both"/>
        <w:rPr>
          <w:b/>
          <w:bCs/>
        </w:rPr>
      </w:pPr>
      <w:r>
        <w:rPr>
          <w:b/>
          <w:bCs/>
        </w:rPr>
        <w:t>2.1.1.</w:t>
      </w:r>
      <w:r w:rsidRPr="00842C2B">
        <w:rPr>
          <w:b/>
          <w:bCs/>
        </w:rPr>
        <w:t>Поселение обязуется:</w:t>
      </w:r>
    </w:p>
    <w:p w:rsidR="004D634A" w:rsidRDefault="004D634A" w:rsidP="00773F78">
      <w:pPr>
        <w:jc w:val="both"/>
      </w:pPr>
      <w:r>
        <w:t>-</w:t>
      </w:r>
      <w:r w:rsidRPr="008D7091">
        <w:t>осуществлять реализаци</w:t>
      </w:r>
      <w:r>
        <w:t>ю</w:t>
      </w:r>
      <w:r w:rsidRPr="008D7091">
        <w:t xml:space="preserve"> данного соглашения </w:t>
      </w:r>
      <w:r>
        <w:t xml:space="preserve"> </w:t>
      </w:r>
      <w:r w:rsidRPr="008D7091">
        <w:t xml:space="preserve">в соответствии </w:t>
      </w:r>
      <w:r>
        <w:t xml:space="preserve">с Федеральным законом  от 05.04.2013 N 44-ФЗ «О контрактной системе в сфере закупок товаров, работ, услуг для обеспечения государственных и муниципальных нужд", </w:t>
      </w:r>
      <w:r w:rsidRPr="0077375A">
        <w:t xml:space="preserve"> </w:t>
      </w:r>
      <w:r w:rsidRPr="008D7091">
        <w:t>иными нормативными правовыми актами, регулирующими отношения в сфере</w:t>
      </w:r>
      <w:r>
        <w:t xml:space="preserve"> водоснабжения в Российской Федерации:</w:t>
      </w:r>
    </w:p>
    <w:p w:rsidR="004D634A" w:rsidRDefault="004D634A" w:rsidP="00773F78">
      <w:pPr>
        <w:jc w:val="both"/>
      </w:pPr>
    </w:p>
    <w:p w:rsidR="004D634A" w:rsidRDefault="004D634A" w:rsidP="00773F78">
      <w:pPr>
        <w:jc w:val="both"/>
      </w:pPr>
      <w:r>
        <w:t xml:space="preserve">- своевременно  заключать муниципальные контракты, иные договоры на выполнение работ, оказание услуг,  связанных с выполнением переданных полномочий; </w:t>
      </w:r>
    </w:p>
    <w:p w:rsidR="004D634A" w:rsidRDefault="004D634A" w:rsidP="00773F78">
      <w:pPr>
        <w:jc w:val="both"/>
      </w:pPr>
      <w:r w:rsidRPr="00B27A7F">
        <w:t>-обеспечить целевое использование  переданных денежных средств</w:t>
      </w:r>
      <w:r>
        <w:t>;</w:t>
      </w:r>
      <w:r w:rsidRPr="00B27A7F">
        <w:t xml:space="preserve"> </w:t>
      </w:r>
    </w:p>
    <w:p w:rsidR="004D634A" w:rsidRDefault="004D634A" w:rsidP="00773F78">
      <w:pPr>
        <w:jc w:val="both"/>
      </w:pPr>
      <w:r>
        <w:t>-  осуществлять регулярный контроль за  выполнением муниципальных контрактов, договоров</w:t>
      </w:r>
      <w:r w:rsidRPr="008D7091">
        <w:t xml:space="preserve"> </w:t>
      </w:r>
      <w:r>
        <w:t xml:space="preserve"> на выполнение работ, оказание услуг,   связанных с выполнением переданных полномочий;  </w:t>
      </w:r>
    </w:p>
    <w:p w:rsidR="004D634A" w:rsidRDefault="004D634A" w:rsidP="00773F78">
      <w:pPr>
        <w:jc w:val="both"/>
      </w:pPr>
      <w:r w:rsidRPr="008D7091">
        <w:t xml:space="preserve"> </w:t>
      </w:r>
      <w:r>
        <w:t>-своевременно в установленные сроки и порядке   представлять документы, отчеты, информации о выполнении переданных полномочий  в соответствии с действующим законодательством и  на основании запросов уполномоченных органов администрации Унечского района,</w:t>
      </w:r>
    </w:p>
    <w:p w:rsidR="004D634A" w:rsidRDefault="004D634A" w:rsidP="00773F78">
      <w:pPr>
        <w:shd w:val="clear" w:color="auto" w:fill="FFFFFF"/>
        <w:tabs>
          <w:tab w:val="left" w:pos="1022"/>
        </w:tabs>
        <w:ind w:left="36"/>
        <w:jc w:val="both"/>
        <w:rPr>
          <w:color w:val="000000"/>
          <w:spacing w:val="-7"/>
        </w:rPr>
      </w:pPr>
      <w:r>
        <w:rPr>
          <w:color w:val="000000"/>
          <w:spacing w:val="1"/>
        </w:rPr>
        <w:t xml:space="preserve">-создавать необходимые условия для осуществления Районом </w:t>
      </w:r>
      <w:r>
        <w:rPr>
          <w:color w:val="000000"/>
          <w:spacing w:val="4"/>
        </w:rPr>
        <w:t xml:space="preserve">всесторонней и полной проверки и контроля за выполнением Поселением обязательств по </w:t>
      </w:r>
      <w:r>
        <w:rPr>
          <w:color w:val="000000"/>
        </w:rPr>
        <w:t>настоящему Соглашению,</w:t>
      </w:r>
    </w:p>
    <w:p w:rsidR="004D634A" w:rsidRDefault="004D634A" w:rsidP="00773F78">
      <w:pPr>
        <w:shd w:val="clear" w:color="auto" w:fill="FFFFFF"/>
        <w:tabs>
          <w:tab w:val="left" w:pos="1022"/>
        </w:tabs>
        <w:ind w:left="36"/>
        <w:jc w:val="both"/>
        <w:rPr>
          <w:color w:val="000000"/>
          <w:spacing w:val="-6"/>
        </w:rPr>
      </w:pPr>
      <w:r>
        <w:rPr>
          <w:color w:val="000000"/>
          <w:spacing w:val="3"/>
        </w:rPr>
        <w:t xml:space="preserve">-в  случае прекращения исполнения полномочий передать эти полномочия </w:t>
      </w:r>
      <w:r>
        <w:rPr>
          <w:color w:val="000000"/>
          <w:spacing w:val="7"/>
        </w:rPr>
        <w:t xml:space="preserve">Району одновременно с передачей полученных и неиспользованных для их осуществления </w:t>
      </w:r>
      <w:r>
        <w:rPr>
          <w:color w:val="000000"/>
          <w:spacing w:val="-1"/>
        </w:rPr>
        <w:t>финансовых ресурсов.</w:t>
      </w:r>
    </w:p>
    <w:p w:rsidR="004D634A" w:rsidRPr="00842C2B" w:rsidRDefault="004D634A" w:rsidP="00773F78">
      <w:pPr>
        <w:jc w:val="both"/>
        <w:rPr>
          <w:b/>
          <w:bCs/>
        </w:rPr>
      </w:pPr>
      <w:r>
        <w:rPr>
          <w:b/>
          <w:bCs/>
        </w:rPr>
        <w:t>2.1.2.</w:t>
      </w:r>
      <w:r w:rsidRPr="00842C2B">
        <w:rPr>
          <w:b/>
          <w:bCs/>
        </w:rPr>
        <w:t>Район обязуется:</w:t>
      </w:r>
    </w:p>
    <w:p w:rsidR="004D634A" w:rsidRPr="00B27A7F" w:rsidRDefault="004D634A" w:rsidP="00773F78">
      <w:pPr>
        <w:shd w:val="clear" w:color="auto" w:fill="FFFFFF"/>
        <w:tabs>
          <w:tab w:val="left" w:pos="1080"/>
        </w:tabs>
        <w:ind w:left="48" w:firstLine="283"/>
        <w:jc w:val="both"/>
      </w:pPr>
      <w:r>
        <w:t>-</w:t>
      </w:r>
      <w:r w:rsidRPr="00403E73">
        <w:rPr>
          <w:color w:val="000000"/>
          <w:spacing w:val="6"/>
        </w:rPr>
        <w:t xml:space="preserve"> </w:t>
      </w:r>
      <w:r>
        <w:rPr>
          <w:color w:val="000000"/>
          <w:spacing w:val="6"/>
        </w:rPr>
        <w:t xml:space="preserve">своевременно и в полном объеме передать финансовые средства, </w:t>
      </w:r>
      <w:r>
        <w:rPr>
          <w:color w:val="000000"/>
          <w:spacing w:val="1"/>
        </w:rPr>
        <w:t>указанные в пунк</w:t>
      </w:r>
      <w:r w:rsidRPr="00B27A7F">
        <w:rPr>
          <w:color w:val="000000"/>
          <w:spacing w:val="1"/>
        </w:rPr>
        <w:t>тах</w:t>
      </w:r>
      <w:r>
        <w:rPr>
          <w:color w:val="000000"/>
          <w:spacing w:val="1"/>
        </w:rPr>
        <w:t xml:space="preserve"> </w:t>
      </w:r>
      <w:r w:rsidRPr="00B27A7F">
        <w:rPr>
          <w:color w:val="000000"/>
          <w:spacing w:val="1"/>
        </w:rPr>
        <w:t>1</w:t>
      </w:r>
      <w:r>
        <w:rPr>
          <w:color w:val="000000"/>
          <w:spacing w:val="1"/>
        </w:rPr>
        <w:t xml:space="preserve">.1, 3.2  настоящего Соглашения,  </w:t>
      </w:r>
      <w:r w:rsidRPr="00B27A7F">
        <w:rPr>
          <w:color w:val="000000"/>
          <w:spacing w:val="1"/>
        </w:rPr>
        <w:t xml:space="preserve">путем </w:t>
      </w:r>
      <w:r w:rsidRPr="00B27A7F">
        <w:t xml:space="preserve">перечисления </w:t>
      </w:r>
      <w:r>
        <w:t xml:space="preserve"> в доход </w:t>
      </w:r>
      <w:r w:rsidRPr="00B27A7F">
        <w:t xml:space="preserve"> бюджета </w:t>
      </w:r>
      <w:r>
        <w:t>Старосельского</w:t>
      </w:r>
      <w:r w:rsidRPr="00B27A7F">
        <w:t xml:space="preserve"> сельского поселения в соответствии с кассовым планом в пределах утвержденных бюджетных ассигнований; </w:t>
      </w:r>
    </w:p>
    <w:p w:rsidR="004D634A" w:rsidRDefault="004D634A" w:rsidP="00773F78">
      <w:pPr>
        <w:jc w:val="both"/>
      </w:pPr>
      <w:r>
        <w:t xml:space="preserve">- </w:t>
      </w:r>
      <w:r w:rsidRPr="008D7091">
        <w:t xml:space="preserve">обеспечивать </w:t>
      </w:r>
      <w:r>
        <w:t xml:space="preserve">выполнение иных полномочий </w:t>
      </w:r>
      <w:r w:rsidRPr="008D7091">
        <w:t xml:space="preserve"> </w:t>
      </w:r>
      <w:r>
        <w:t xml:space="preserve">по решению вопросов местного значения в сфере нецентрализованного водоснабжения, </w:t>
      </w:r>
    </w:p>
    <w:p w:rsidR="004D634A" w:rsidRDefault="004D634A" w:rsidP="00773F78">
      <w:pPr>
        <w:shd w:val="clear" w:color="auto" w:fill="FFFFFF"/>
        <w:tabs>
          <w:tab w:val="left" w:pos="1022"/>
        </w:tabs>
        <w:ind w:left="36"/>
        <w:jc w:val="both"/>
        <w:rPr>
          <w:color w:val="000000"/>
        </w:rPr>
      </w:pPr>
      <w:r>
        <w:rPr>
          <w:color w:val="000000"/>
          <w:spacing w:val="1"/>
        </w:rPr>
        <w:t xml:space="preserve">-создавать необходимые условия для осуществления Поселением </w:t>
      </w:r>
      <w:r>
        <w:rPr>
          <w:color w:val="000000"/>
          <w:spacing w:val="4"/>
        </w:rPr>
        <w:t xml:space="preserve">всесторонней и полной проверки и контроля за выполнением Районом  обязательств по </w:t>
      </w:r>
      <w:r>
        <w:rPr>
          <w:color w:val="000000"/>
        </w:rPr>
        <w:t>настоящему Соглашению</w:t>
      </w:r>
      <w:r w:rsidRPr="006B2F2A">
        <w:rPr>
          <w:color w:val="000000"/>
        </w:rPr>
        <w:t>;</w:t>
      </w:r>
    </w:p>
    <w:p w:rsidR="004D634A" w:rsidRDefault="004D634A" w:rsidP="00773F78">
      <w:pPr>
        <w:shd w:val="clear" w:color="auto" w:fill="FFFFFF"/>
        <w:tabs>
          <w:tab w:val="left" w:pos="1188"/>
        </w:tabs>
        <w:ind w:left="58" w:firstLine="278"/>
        <w:jc w:val="both"/>
      </w:pPr>
      <w:r>
        <w:rPr>
          <w:color w:val="000000"/>
          <w:spacing w:val="-3"/>
        </w:rPr>
        <w:t>- п</w:t>
      </w:r>
      <w:r>
        <w:rPr>
          <w:color w:val="000000"/>
          <w:spacing w:val="2"/>
        </w:rPr>
        <w:t xml:space="preserve">редставлять    запрашиваемые  Поселением  сведения,  необходимые  для  реализации  </w:t>
      </w:r>
      <w:r>
        <w:rPr>
          <w:color w:val="000000"/>
          <w:spacing w:val="3"/>
        </w:rPr>
        <w:t xml:space="preserve"> обязательств по осуществлению переданных </w:t>
      </w:r>
      <w:r>
        <w:rPr>
          <w:color w:val="000000"/>
          <w:spacing w:val="-3"/>
        </w:rPr>
        <w:t xml:space="preserve">полномочий в установленные сроки, </w:t>
      </w:r>
    </w:p>
    <w:p w:rsidR="004D634A" w:rsidRDefault="004D634A" w:rsidP="00773F78">
      <w:pPr>
        <w:shd w:val="clear" w:color="auto" w:fill="FFFFFF"/>
        <w:tabs>
          <w:tab w:val="left" w:pos="1188"/>
        </w:tabs>
        <w:ind w:left="58" w:firstLine="278"/>
        <w:jc w:val="both"/>
      </w:pPr>
      <w:r>
        <w:t>-оказывать  иное  содействие  при  решении вопросов  по  переданным  полномочиям по соглашению сторон.</w:t>
      </w:r>
    </w:p>
    <w:p w:rsidR="004D634A" w:rsidRPr="00423356" w:rsidRDefault="004D634A" w:rsidP="00773F78">
      <w:pPr>
        <w:shd w:val="clear" w:color="auto" w:fill="FFFFFF"/>
        <w:tabs>
          <w:tab w:val="left" w:pos="1188"/>
        </w:tabs>
        <w:ind w:left="58" w:firstLine="278"/>
        <w:jc w:val="both"/>
        <w:rPr>
          <w:b/>
          <w:bCs/>
        </w:rPr>
      </w:pPr>
      <w:r w:rsidRPr="00423356">
        <w:rPr>
          <w:b/>
          <w:bCs/>
        </w:rPr>
        <w:t>2.1.3.Права Сторон</w:t>
      </w:r>
    </w:p>
    <w:p w:rsidR="004D634A" w:rsidRDefault="004D634A" w:rsidP="00773F78">
      <w:pPr>
        <w:shd w:val="clear" w:color="auto" w:fill="FFFFFF"/>
        <w:ind w:left="72" w:right="50" w:firstLine="274"/>
        <w:jc w:val="both"/>
      </w:pPr>
      <w:r>
        <w:rPr>
          <w:color w:val="000000"/>
          <w:spacing w:val="3"/>
        </w:rPr>
        <w:t xml:space="preserve">2.1.3.1. Стороны вправе вносить предложения по совершенствованию системы реализации </w:t>
      </w:r>
      <w:r>
        <w:rPr>
          <w:color w:val="000000"/>
          <w:spacing w:val="2"/>
        </w:rPr>
        <w:t>полномочий и обязательств, выполняемых в рамках настоящего Соглашения.</w:t>
      </w:r>
    </w:p>
    <w:p w:rsidR="004D634A" w:rsidRDefault="004D634A" w:rsidP="00773F78">
      <w:pPr>
        <w:shd w:val="clear" w:color="auto" w:fill="FFFFFF"/>
        <w:tabs>
          <w:tab w:val="left" w:pos="1190"/>
        </w:tabs>
        <w:ind w:left="84" w:firstLine="271"/>
        <w:jc w:val="both"/>
      </w:pPr>
      <w:r>
        <w:rPr>
          <w:color w:val="000000"/>
          <w:spacing w:val="-7"/>
        </w:rPr>
        <w:t>2.1.3.2.</w:t>
      </w:r>
      <w:r>
        <w:rPr>
          <w:color w:val="000000"/>
        </w:rPr>
        <w:tab/>
      </w:r>
      <w:r>
        <w:rPr>
          <w:color w:val="000000"/>
          <w:spacing w:val="1"/>
        </w:rPr>
        <w:t xml:space="preserve">Запрашивать и получать у Стороны настоящего Соглашения любую информацию и </w:t>
      </w:r>
      <w:r>
        <w:rPr>
          <w:color w:val="000000"/>
          <w:spacing w:val="4"/>
        </w:rPr>
        <w:t xml:space="preserve">сведения,  связанные с выполнением обязательств </w:t>
      </w:r>
      <w:r>
        <w:rPr>
          <w:color w:val="000000"/>
        </w:rPr>
        <w:t>по настоящему Соглашению.</w:t>
      </w:r>
    </w:p>
    <w:p w:rsidR="004D634A" w:rsidRPr="008A7481" w:rsidRDefault="004D634A" w:rsidP="00773F78">
      <w:pPr>
        <w:shd w:val="clear" w:color="auto" w:fill="FFFFFF"/>
        <w:tabs>
          <w:tab w:val="left" w:pos="1061"/>
        </w:tabs>
        <w:ind w:left="91" w:firstLine="276"/>
        <w:jc w:val="both"/>
      </w:pPr>
      <w:r>
        <w:rPr>
          <w:color w:val="000000"/>
          <w:spacing w:val="-7"/>
        </w:rPr>
        <w:t xml:space="preserve">2.1.3.4. </w:t>
      </w:r>
      <w:r>
        <w:rPr>
          <w:color w:val="000000"/>
        </w:rPr>
        <w:tab/>
      </w:r>
      <w:r>
        <w:rPr>
          <w:color w:val="000000"/>
          <w:spacing w:val="6"/>
        </w:rPr>
        <w:t xml:space="preserve">В случае невыполнения или ненадлежащего выполнения Поселением </w:t>
      </w:r>
      <w:r>
        <w:rPr>
          <w:color w:val="000000"/>
          <w:spacing w:val="1"/>
        </w:rPr>
        <w:t xml:space="preserve">обязательств по осуществлению полномочий, которыми наделяется </w:t>
      </w:r>
      <w:r>
        <w:rPr>
          <w:color w:val="000000"/>
          <w:spacing w:val="3"/>
        </w:rPr>
        <w:t xml:space="preserve">Поселение, Район вправе истребовать в судебном порядке финансовые средства, переданные </w:t>
      </w:r>
      <w:r>
        <w:rPr>
          <w:color w:val="000000"/>
        </w:rPr>
        <w:t>для их осуществления.</w:t>
      </w:r>
    </w:p>
    <w:p w:rsidR="004D634A" w:rsidRPr="008D7091" w:rsidRDefault="004D634A" w:rsidP="00773F78"/>
    <w:p w:rsidR="004D634A" w:rsidRDefault="004D634A" w:rsidP="00773F78">
      <w:pPr>
        <w:jc w:val="center"/>
        <w:rPr>
          <w:b/>
          <w:bCs/>
        </w:rPr>
      </w:pPr>
      <w:r w:rsidRPr="00341EF1">
        <w:rPr>
          <w:b/>
          <w:bCs/>
        </w:rPr>
        <w:t>3.Порядок финансирования</w:t>
      </w:r>
    </w:p>
    <w:p w:rsidR="004D634A" w:rsidRPr="008D7091" w:rsidRDefault="004D634A" w:rsidP="00773F78">
      <w:pPr>
        <w:jc w:val="both"/>
      </w:pPr>
      <w:r w:rsidRPr="008D7091">
        <w:t xml:space="preserve">3.1. </w:t>
      </w:r>
      <w:r>
        <w:t xml:space="preserve">Финансирование переданных </w:t>
      </w:r>
      <w:r w:rsidRPr="008D7091">
        <w:t xml:space="preserve"> полномочий, являющихся предметом настоящего соглашения</w:t>
      </w:r>
      <w:r>
        <w:t xml:space="preserve">, </w:t>
      </w:r>
      <w:r w:rsidRPr="008D7091">
        <w:t xml:space="preserve"> осуществляется</w:t>
      </w:r>
      <w:r>
        <w:t xml:space="preserve"> в установленном порядке </w:t>
      </w:r>
      <w:r w:rsidRPr="008D7091">
        <w:t xml:space="preserve"> за счет </w:t>
      </w:r>
      <w:r>
        <w:t xml:space="preserve">средств </w:t>
      </w:r>
      <w:r w:rsidRPr="008D7091">
        <w:t xml:space="preserve"> бюджета </w:t>
      </w:r>
      <w:r>
        <w:t xml:space="preserve">Унечского муниципального  района, перечисляемых  </w:t>
      </w:r>
      <w:r w:rsidRPr="008D7091">
        <w:t xml:space="preserve">в бюджет </w:t>
      </w:r>
      <w:r>
        <w:t>Старосельского сельского поселения</w:t>
      </w:r>
      <w:r w:rsidRPr="008D7091">
        <w:t xml:space="preserve"> в соотв</w:t>
      </w:r>
      <w:r>
        <w:t>етствии с Бюджетным кодексом РФ, согласно кассовому плану.</w:t>
      </w:r>
    </w:p>
    <w:p w:rsidR="004D634A" w:rsidRDefault="004D634A" w:rsidP="00773F78">
      <w:pPr>
        <w:jc w:val="both"/>
      </w:pPr>
      <w:r w:rsidRPr="008D7091">
        <w:t>3.2. Размер средств</w:t>
      </w:r>
      <w:r>
        <w:t>,</w:t>
      </w:r>
      <w:r w:rsidRPr="008D7091">
        <w:t xml:space="preserve"> </w:t>
      </w:r>
      <w:r>
        <w:t>перечисляемых в бюджет  Старосельского сельского поселения, для осуществления переданных полномочий,</w:t>
      </w:r>
      <w:r w:rsidRPr="0098729C">
        <w:t xml:space="preserve"> </w:t>
      </w:r>
      <w:r w:rsidRPr="008D7091">
        <w:t>являющихся предметом настоящего соглашения</w:t>
      </w:r>
      <w:r>
        <w:t xml:space="preserve">,   составляет в 2016 году  </w:t>
      </w:r>
      <w:r>
        <w:rPr>
          <w:b/>
          <w:bCs/>
        </w:rPr>
        <w:t>3 261,0</w:t>
      </w:r>
      <w:r w:rsidRPr="00C302E5">
        <w:rPr>
          <w:b/>
          <w:bCs/>
        </w:rPr>
        <w:t xml:space="preserve"> (</w:t>
      </w:r>
      <w:r>
        <w:rPr>
          <w:b/>
          <w:bCs/>
        </w:rPr>
        <w:t>три тысячи  двести шестьдесят один</w:t>
      </w:r>
      <w:r w:rsidRPr="00C302E5">
        <w:rPr>
          <w:b/>
          <w:bCs/>
        </w:rPr>
        <w:t>)</w:t>
      </w:r>
      <w:r>
        <w:t xml:space="preserve"> рубля.</w:t>
      </w:r>
    </w:p>
    <w:p w:rsidR="004D634A" w:rsidRPr="008D7091" w:rsidRDefault="004D634A" w:rsidP="00773F78">
      <w:pPr>
        <w:jc w:val="both"/>
      </w:pPr>
      <w:r w:rsidRPr="008D7091">
        <w:t>3.</w:t>
      </w:r>
      <w:r>
        <w:t>3</w:t>
      </w:r>
      <w:r w:rsidRPr="008D7091">
        <w:t>. В случае</w:t>
      </w:r>
      <w:r>
        <w:t xml:space="preserve"> неисполнения переданных полномочий и </w:t>
      </w:r>
      <w:r w:rsidRPr="008D7091">
        <w:t xml:space="preserve"> нецелевого использования средств,</w:t>
      </w:r>
      <w:r>
        <w:t xml:space="preserve"> указанных в п. 3.2 настоящего соглашения, </w:t>
      </w:r>
      <w:r w:rsidRPr="008D7091">
        <w:t xml:space="preserve"> они подлежат возврату в бюджет </w:t>
      </w:r>
      <w:r>
        <w:t>Унечского района   в установленном порядке.</w:t>
      </w:r>
    </w:p>
    <w:p w:rsidR="004D634A" w:rsidRDefault="004D634A" w:rsidP="00773F78">
      <w:pPr>
        <w:shd w:val="clear" w:color="auto" w:fill="FFFFFF"/>
        <w:rPr>
          <w:b/>
          <w:bCs/>
          <w:color w:val="000000"/>
          <w:spacing w:val="3"/>
        </w:rPr>
      </w:pPr>
    </w:p>
    <w:p w:rsidR="004D634A" w:rsidRDefault="004D634A" w:rsidP="00773F78">
      <w:pPr>
        <w:shd w:val="clear" w:color="auto" w:fill="FFFFFF"/>
        <w:ind w:left="2410" w:hanging="1436"/>
        <w:rPr>
          <w:color w:val="000000"/>
          <w:spacing w:val="-10"/>
        </w:rPr>
      </w:pPr>
      <w:r>
        <w:rPr>
          <w:b/>
          <w:bCs/>
          <w:color w:val="000000"/>
          <w:spacing w:val="3"/>
        </w:rPr>
        <w:t xml:space="preserve">  4.</w:t>
      </w:r>
      <w:r>
        <w:rPr>
          <w:color w:val="000000"/>
          <w:spacing w:val="3"/>
        </w:rPr>
        <w:t xml:space="preserve">   </w:t>
      </w:r>
      <w:r>
        <w:rPr>
          <w:b/>
          <w:bCs/>
          <w:color w:val="000000"/>
          <w:spacing w:val="3"/>
        </w:rPr>
        <w:t xml:space="preserve">Организация деятельности Сторон по  выполнению </w:t>
      </w:r>
      <w:r>
        <w:rPr>
          <w:b/>
          <w:bCs/>
          <w:color w:val="000000"/>
        </w:rPr>
        <w:t xml:space="preserve">настоящего Соглашения </w:t>
      </w:r>
    </w:p>
    <w:p w:rsidR="004D634A" w:rsidRDefault="004D634A" w:rsidP="00773F78">
      <w:pPr>
        <w:shd w:val="clear" w:color="auto" w:fill="FFFFFF"/>
        <w:ind w:left="108" w:firstLine="176"/>
        <w:jc w:val="both"/>
      </w:pPr>
      <w:r>
        <w:rPr>
          <w:color w:val="000000"/>
          <w:spacing w:val="-10"/>
        </w:rPr>
        <w:t>4.1.</w:t>
      </w:r>
      <w:r>
        <w:rPr>
          <w:color w:val="000000"/>
        </w:rPr>
        <w:tab/>
      </w:r>
      <w:r>
        <w:rPr>
          <w:color w:val="000000"/>
          <w:spacing w:val="2"/>
        </w:rPr>
        <w:t xml:space="preserve">Стороны осуществляют деятельность по выполнению настоящего </w:t>
      </w:r>
      <w:r>
        <w:rPr>
          <w:color w:val="000000"/>
          <w:spacing w:val="5"/>
        </w:rPr>
        <w:t xml:space="preserve">Соглашения с учетом соблюдения интересов населения муниципального </w:t>
      </w:r>
      <w:r>
        <w:rPr>
          <w:color w:val="000000"/>
          <w:spacing w:val="-4"/>
        </w:rPr>
        <w:t>района.</w:t>
      </w:r>
    </w:p>
    <w:p w:rsidR="004D634A" w:rsidRDefault="004D634A" w:rsidP="00773F78">
      <w:pPr>
        <w:shd w:val="clear" w:color="auto" w:fill="FFFFFF"/>
        <w:ind w:firstLine="284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4.2.В случае необходимости Стороны проводят совместные совещания о </w:t>
      </w:r>
      <w:r>
        <w:rPr>
          <w:color w:val="000000"/>
          <w:spacing w:val="8"/>
        </w:rPr>
        <w:t xml:space="preserve">ходе выполнения мероприятий в рамках настоящего Соглашения с участием </w:t>
      </w:r>
      <w:r>
        <w:rPr>
          <w:color w:val="000000"/>
          <w:spacing w:val="3"/>
        </w:rPr>
        <w:t>представителей Сторон и заинтересованных организаций.</w:t>
      </w:r>
    </w:p>
    <w:p w:rsidR="004D634A" w:rsidRDefault="004D634A" w:rsidP="00773F78">
      <w:pPr>
        <w:shd w:val="clear" w:color="auto" w:fill="FFFFFF"/>
        <w:ind w:firstLine="284"/>
        <w:jc w:val="both"/>
        <w:rPr>
          <w:color w:val="000000"/>
          <w:spacing w:val="3"/>
        </w:rPr>
      </w:pPr>
    </w:p>
    <w:p w:rsidR="004D634A" w:rsidRDefault="004D634A" w:rsidP="00773F78">
      <w:pPr>
        <w:jc w:val="center"/>
        <w:rPr>
          <w:b/>
          <w:bCs/>
        </w:rPr>
      </w:pPr>
      <w:r w:rsidRPr="00B27A7F">
        <w:rPr>
          <w:b/>
          <w:bCs/>
        </w:rPr>
        <w:t xml:space="preserve">               5.</w:t>
      </w:r>
      <w:r>
        <w:rPr>
          <w:b/>
          <w:bCs/>
        </w:rPr>
        <w:t>О</w:t>
      </w:r>
      <w:r w:rsidRPr="00341EF1">
        <w:rPr>
          <w:b/>
          <w:bCs/>
        </w:rPr>
        <w:t>тветственность сторон</w:t>
      </w:r>
    </w:p>
    <w:p w:rsidR="004D634A" w:rsidRDefault="004D634A" w:rsidP="00773F78">
      <w:pPr>
        <w:pStyle w:val="Heading7"/>
        <w:spacing w:before="0" w:after="0"/>
      </w:pPr>
      <w:r>
        <w:t xml:space="preserve"> </w:t>
      </w:r>
      <w:r>
        <w:rPr>
          <w:spacing w:val="-9"/>
        </w:rPr>
        <w:t>5.1.</w:t>
      </w:r>
      <w:r>
        <w:tab/>
      </w:r>
      <w:r>
        <w:rPr>
          <w:spacing w:val="5"/>
        </w:rPr>
        <w:t xml:space="preserve">За невыполнение или ненадлежащее выполнение настоящего Соглашения </w:t>
      </w:r>
      <w:r>
        <w:rPr>
          <w:spacing w:val="-4"/>
        </w:rPr>
        <w:t xml:space="preserve">(неисполнение </w:t>
      </w:r>
      <w:r>
        <w:t xml:space="preserve">полномочий) </w:t>
      </w:r>
      <w:r>
        <w:rPr>
          <w:spacing w:val="-1"/>
        </w:rPr>
        <w:t xml:space="preserve">Стороны </w:t>
      </w:r>
      <w:r>
        <w:rPr>
          <w:spacing w:val="1"/>
        </w:rPr>
        <w:t xml:space="preserve">несут ответственность, </w:t>
      </w:r>
      <w:r>
        <w:t>предусмотренную законодательством.</w:t>
      </w:r>
    </w:p>
    <w:p w:rsidR="004D634A" w:rsidRDefault="004D634A" w:rsidP="00773F78">
      <w:pPr>
        <w:shd w:val="clear" w:color="auto" w:fill="FFFFFF"/>
        <w:tabs>
          <w:tab w:val="left" w:pos="871"/>
        </w:tabs>
        <w:ind w:firstLine="284"/>
        <w:jc w:val="both"/>
        <w:rPr>
          <w:color w:val="000000"/>
          <w:spacing w:val="7"/>
        </w:rPr>
      </w:pPr>
      <w:r>
        <w:rPr>
          <w:color w:val="000000"/>
          <w:spacing w:val="-10"/>
        </w:rPr>
        <w:t>5.2.</w:t>
      </w:r>
      <w:r>
        <w:rPr>
          <w:color w:val="000000"/>
        </w:rPr>
        <w:tab/>
      </w:r>
      <w:r>
        <w:rPr>
          <w:color w:val="000000"/>
          <w:spacing w:val="8"/>
        </w:rPr>
        <w:t xml:space="preserve">В случае неисполнения обязательств </w:t>
      </w:r>
      <w:r w:rsidRPr="00B27A7F">
        <w:rPr>
          <w:color w:val="000000"/>
          <w:spacing w:val="8"/>
        </w:rPr>
        <w:t xml:space="preserve">по срокам исполнения, предусмотренных разделом  2 настоящего </w:t>
      </w:r>
      <w:r w:rsidRPr="00B27A7F">
        <w:rPr>
          <w:color w:val="000000"/>
          <w:spacing w:val="5"/>
        </w:rPr>
        <w:t>Соглашения</w:t>
      </w:r>
      <w:r w:rsidRPr="005D0DB4">
        <w:rPr>
          <w:color w:val="000000"/>
          <w:spacing w:val="5"/>
          <w:u w:val="single"/>
        </w:rPr>
        <w:t>,</w:t>
      </w:r>
      <w:r>
        <w:rPr>
          <w:color w:val="000000"/>
          <w:spacing w:val="5"/>
        </w:rPr>
        <w:t xml:space="preserve">  Стороны уплачивают пеню в размере 1/300 </w:t>
      </w:r>
      <w:r>
        <w:rPr>
          <w:color w:val="000000"/>
          <w:spacing w:val="-2"/>
        </w:rPr>
        <w:t xml:space="preserve">ставки </w:t>
      </w:r>
      <w:r>
        <w:rPr>
          <w:color w:val="000000"/>
          <w:spacing w:val="7"/>
        </w:rPr>
        <w:t>рефинансирования от переданных средств за каждый день просрочки.</w:t>
      </w:r>
    </w:p>
    <w:p w:rsidR="004D634A" w:rsidRPr="00423356" w:rsidRDefault="004D634A" w:rsidP="00773F78">
      <w:pPr>
        <w:pStyle w:val="Heading4"/>
        <w:spacing w:before="0" w:after="0"/>
      </w:pPr>
      <w:r>
        <w:t xml:space="preserve">                                         </w:t>
      </w:r>
      <w:r>
        <w:rPr>
          <w:sz w:val="24"/>
          <w:szCs w:val="24"/>
        </w:rPr>
        <w:t>6</w:t>
      </w:r>
      <w:r w:rsidRPr="005D792F">
        <w:rPr>
          <w:sz w:val="24"/>
          <w:szCs w:val="24"/>
        </w:rPr>
        <w:t>. Порядок разрешения споров</w:t>
      </w:r>
    </w:p>
    <w:p w:rsidR="004D634A" w:rsidRDefault="004D634A" w:rsidP="00773F78">
      <w:pPr>
        <w:shd w:val="clear" w:color="auto" w:fill="FFFFFF"/>
        <w:tabs>
          <w:tab w:val="left" w:pos="809"/>
        </w:tabs>
        <w:jc w:val="both"/>
        <w:rPr>
          <w:color w:val="000000"/>
          <w:spacing w:val="-9"/>
        </w:rPr>
      </w:pPr>
      <w:r>
        <w:rPr>
          <w:color w:val="000000"/>
          <w:spacing w:val="9"/>
        </w:rPr>
        <w:t xml:space="preserve">6.1.Все возможные споры, возникающие между Сторонами по настоящему </w:t>
      </w:r>
      <w:r>
        <w:rPr>
          <w:color w:val="000000"/>
          <w:spacing w:val="1"/>
        </w:rPr>
        <w:t>соглашению, будут разрешаться ими путем переговоров.</w:t>
      </w:r>
    </w:p>
    <w:p w:rsidR="004D634A" w:rsidRDefault="004D634A" w:rsidP="00773F78">
      <w:pPr>
        <w:shd w:val="clear" w:color="auto" w:fill="FFFFFF"/>
        <w:tabs>
          <w:tab w:val="left" w:pos="809"/>
        </w:tabs>
        <w:jc w:val="both"/>
        <w:rPr>
          <w:color w:val="000000"/>
          <w:spacing w:val="-10"/>
        </w:rPr>
      </w:pPr>
      <w:r>
        <w:rPr>
          <w:color w:val="000000"/>
          <w:spacing w:val="4"/>
        </w:rPr>
        <w:t xml:space="preserve">6.2.В случае не урегулирования возникшего спора Стороны разрешают его в </w:t>
      </w:r>
      <w:r>
        <w:rPr>
          <w:color w:val="000000"/>
          <w:spacing w:val="7"/>
        </w:rPr>
        <w:t>судебном порядке в соответствии с действующим законодательством.</w:t>
      </w:r>
    </w:p>
    <w:p w:rsidR="004D634A" w:rsidRDefault="004D634A" w:rsidP="00773F78">
      <w:pPr>
        <w:jc w:val="both"/>
      </w:pPr>
      <w:r>
        <w:t>6.3</w:t>
      </w:r>
      <w:r w:rsidRPr="008D7091">
        <w:t>. Все изменения и дополнения к настоящему соглашению должны быть совершены в письменном виде и подписаны обеими сторонами.</w:t>
      </w:r>
    </w:p>
    <w:p w:rsidR="004D634A" w:rsidRPr="00423356" w:rsidRDefault="004D634A" w:rsidP="00773F78">
      <w:pPr>
        <w:jc w:val="both"/>
      </w:pPr>
      <w:r>
        <w:t xml:space="preserve">                                                  </w:t>
      </w:r>
      <w:r>
        <w:rPr>
          <w:b/>
          <w:bCs/>
        </w:rPr>
        <w:t>7</w:t>
      </w:r>
      <w:r w:rsidRPr="00341EF1">
        <w:rPr>
          <w:b/>
          <w:bCs/>
        </w:rPr>
        <w:t>. Срок действия соглашения</w:t>
      </w:r>
    </w:p>
    <w:p w:rsidR="004D634A" w:rsidRPr="008D7091" w:rsidRDefault="004D634A" w:rsidP="00773F78">
      <w:pPr>
        <w:jc w:val="both"/>
      </w:pPr>
      <w:r>
        <w:t>7</w:t>
      </w:r>
      <w:r w:rsidRPr="008D7091">
        <w:t>.1. Настоящее соглашение вступает в силу с момента его подписания обеими сторонами.</w:t>
      </w:r>
    </w:p>
    <w:p w:rsidR="004D634A" w:rsidRPr="008D7091" w:rsidRDefault="004D634A" w:rsidP="00773F78">
      <w:pPr>
        <w:jc w:val="both"/>
      </w:pPr>
      <w:r>
        <w:t>7</w:t>
      </w:r>
      <w:r w:rsidRPr="008D7091">
        <w:t>.2. Срок</w:t>
      </w:r>
      <w:r>
        <w:t xml:space="preserve"> действия соглашения с 01.01.2016</w:t>
      </w:r>
      <w:r w:rsidRPr="008D7091">
        <w:t>г. по 31.12.20</w:t>
      </w:r>
      <w:r>
        <w:t>16</w:t>
      </w:r>
      <w:r w:rsidRPr="008D7091">
        <w:t>г.</w:t>
      </w:r>
    </w:p>
    <w:p w:rsidR="004D634A" w:rsidRPr="008D7091" w:rsidRDefault="004D634A" w:rsidP="00773F78">
      <w:pPr>
        <w:pStyle w:val="BodyText"/>
      </w:pPr>
      <w:r>
        <w:t>7</w:t>
      </w:r>
      <w:r w:rsidRPr="008D7091">
        <w:t>.3. Соглашение подлежит досрочному расторжению в случаях:</w:t>
      </w:r>
    </w:p>
    <w:p w:rsidR="004D634A" w:rsidRPr="008D7091" w:rsidRDefault="004D634A" w:rsidP="00773F78">
      <w:pPr>
        <w:numPr>
          <w:ilvl w:val="0"/>
          <w:numId w:val="9"/>
        </w:numPr>
        <w:jc w:val="both"/>
      </w:pPr>
      <w:r w:rsidRPr="008D7091">
        <w:t>Не осуществления или ненадлежащего осуществления «</w:t>
      </w:r>
      <w:r>
        <w:t>Поселением</w:t>
      </w:r>
      <w:r w:rsidRPr="008D7091">
        <w:t>» полномочий, передаваемых по настоящему соглашению;</w:t>
      </w:r>
    </w:p>
    <w:p w:rsidR="004D634A" w:rsidRPr="008D7091" w:rsidRDefault="004D634A" w:rsidP="00773F78">
      <w:pPr>
        <w:numPr>
          <w:ilvl w:val="0"/>
          <w:numId w:val="9"/>
        </w:numPr>
        <w:jc w:val="both"/>
      </w:pPr>
      <w:r w:rsidRPr="008D7091">
        <w:t>нецелевого использования «</w:t>
      </w:r>
      <w:r>
        <w:t>Поселением</w:t>
      </w:r>
      <w:r w:rsidRPr="008D7091">
        <w:t>» предоставляемых в соответствии с разделом</w:t>
      </w:r>
      <w:r>
        <w:t xml:space="preserve">  3 настоящего соглашения</w:t>
      </w:r>
      <w:r w:rsidRPr="008D7091">
        <w:t>;</w:t>
      </w:r>
    </w:p>
    <w:p w:rsidR="004D634A" w:rsidRPr="008D7091" w:rsidRDefault="004D634A" w:rsidP="00773F78">
      <w:pPr>
        <w:numPr>
          <w:ilvl w:val="0"/>
          <w:numId w:val="9"/>
        </w:numPr>
        <w:jc w:val="both"/>
      </w:pPr>
      <w:r w:rsidRPr="008D7091">
        <w:t>невозможности исполнения Сторонами обязанностей по настоящему соглашению по независящим от них причинам.</w:t>
      </w:r>
    </w:p>
    <w:p w:rsidR="004D634A" w:rsidRDefault="004D634A" w:rsidP="00773F78">
      <w:pPr>
        <w:jc w:val="center"/>
        <w:rPr>
          <w:b/>
          <w:bCs/>
        </w:rPr>
      </w:pPr>
    </w:p>
    <w:p w:rsidR="004D634A" w:rsidRPr="00341EF1" w:rsidRDefault="004D634A" w:rsidP="00773F78">
      <w:pPr>
        <w:jc w:val="center"/>
        <w:rPr>
          <w:b/>
          <w:bCs/>
        </w:rPr>
      </w:pPr>
      <w:r>
        <w:rPr>
          <w:b/>
          <w:bCs/>
        </w:rPr>
        <w:t>8</w:t>
      </w:r>
      <w:r w:rsidRPr="00341EF1">
        <w:rPr>
          <w:b/>
          <w:bCs/>
        </w:rPr>
        <w:t>. Юридические адреса и реквизиты сторон</w:t>
      </w: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786"/>
      </w:tblGrid>
      <w:tr w:rsidR="004D634A" w:rsidRPr="003825A6" w:rsidTr="00551C26">
        <w:tc>
          <w:tcPr>
            <w:tcW w:w="4968" w:type="dxa"/>
          </w:tcPr>
          <w:p w:rsidR="004D634A" w:rsidRDefault="004D634A" w:rsidP="00551C26">
            <w:r>
              <w:t>Район:</w:t>
            </w:r>
          </w:p>
          <w:p w:rsidR="004D634A" w:rsidRDefault="004D634A" w:rsidP="00551C26">
            <w:r>
              <w:t>243300 Брянск</w:t>
            </w:r>
            <w:r w:rsidRPr="003825A6">
              <w:t>ая обл. г.</w:t>
            </w:r>
            <w:r>
              <w:t xml:space="preserve"> </w:t>
            </w:r>
            <w:r w:rsidRPr="003825A6">
              <w:t>Унеча, пл. Ленина, 1</w:t>
            </w:r>
          </w:p>
          <w:p w:rsidR="004D634A" w:rsidRDefault="004D634A" w:rsidP="00551C26">
            <w:r>
              <w:t xml:space="preserve">Администрация Унечского района </w:t>
            </w:r>
          </w:p>
          <w:p w:rsidR="004D634A" w:rsidRDefault="004D634A" w:rsidP="00551C26">
            <w:r>
              <w:t>Банковские реквизиты:</w:t>
            </w:r>
          </w:p>
          <w:p w:rsidR="004D634A" w:rsidRPr="006B4AA1" w:rsidRDefault="004D634A" w:rsidP="00551C26">
            <w:r w:rsidRPr="006B4AA1">
              <w:t>ИНН 3231002459  КПП 323101001</w:t>
            </w:r>
          </w:p>
          <w:p w:rsidR="004D634A" w:rsidRPr="006B4AA1" w:rsidRDefault="004D634A" w:rsidP="00551C26">
            <w:r w:rsidRPr="006B4AA1">
              <w:t>ОКТМО 15658000</w:t>
            </w:r>
          </w:p>
          <w:p w:rsidR="004D634A" w:rsidRPr="006B4AA1" w:rsidRDefault="004D634A" w:rsidP="00551C26">
            <w:r w:rsidRPr="006B4AA1">
              <w:t>р/сч.40101810300000010008</w:t>
            </w:r>
          </w:p>
          <w:p w:rsidR="004D634A" w:rsidRPr="006B4AA1" w:rsidRDefault="004D634A" w:rsidP="00551C26">
            <w:r w:rsidRPr="006B4AA1">
              <w:t>04273012280</w:t>
            </w:r>
          </w:p>
          <w:p w:rsidR="004D634A" w:rsidRPr="006B4AA1" w:rsidRDefault="004D634A" w:rsidP="00551C26">
            <w:r w:rsidRPr="006B4AA1">
              <w:t>Отделение Брянск г. Брянск</w:t>
            </w:r>
          </w:p>
          <w:p w:rsidR="004D634A" w:rsidRPr="006B4AA1" w:rsidRDefault="004D634A" w:rsidP="00551C26">
            <w:r w:rsidRPr="006B4AA1">
              <w:t>БИК 041501001</w:t>
            </w:r>
          </w:p>
          <w:p w:rsidR="004D634A" w:rsidRPr="006B4AA1" w:rsidRDefault="004D634A" w:rsidP="00551C26">
            <w:r w:rsidRPr="006B4AA1">
              <w:t>Код главы 011</w:t>
            </w:r>
          </w:p>
          <w:p w:rsidR="004D634A" w:rsidRPr="003825A6" w:rsidRDefault="004D634A" w:rsidP="00551C26">
            <w:r w:rsidRPr="006B4AA1">
              <w:t>УФК по Брянской области (Финансовое управление администрации Унечского района)</w:t>
            </w:r>
            <w:r w:rsidRPr="003825A6">
              <w:t xml:space="preserve">                      </w:t>
            </w:r>
          </w:p>
        </w:tc>
        <w:tc>
          <w:tcPr>
            <w:tcW w:w="4786" w:type="dxa"/>
          </w:tcPr>
          <w:p w:rsidR="004D634A" w:rsidRDefault="004D634A" w:rsidP="00551C26">
            <w:r>
              <w:t>Поселение:</w:t>
            </w:r>
          </w:p>
          <w:p w:rsidR="004D634A" w:rsidRDefault="004D634A" w:rsidP="00551C26">
            <w:r>
              <w:t xml:space="preserve">243330 Брянская область Унечский район </w:t>
            </w:r>
          </w:p>
          <w:p w:rsidR="004D634A" w:rsidRDefault="004D634A" w:rsidP="00551C26">
            <w:r>
              <w:t>с. Староселье ул. Березки,1</w:t>
            </w:r>
          </w:p>
          <w:p w:rsidR="004D634A" w:rsidRDefault="004D634A" w:rsidP="00551C26">
            <w:r>
              <w:t>Банковские реквизиты:</w:t>
            </w:r>
          </w:p>
          <w:p w:rsidR="004D634A" w:rsidRDefault="004D634A" w:rsidP="00551C26">
            <w:r>
              <w:t>ИНН3253001000 КПП 325301001</w:t>
            </w:r>
          </w:p>
          <w:p w:rsidR="004D634A" w:rsidRDefault="004D634A" w:rsidP="00551C26">
            <w:r>
              <w:t>ОКТМО 15658468</w:t>
            </w:r>
          </w:p>
          <w:p w:rsidR="004D634A" w:rsidRDefault="004D634A" w:rsidP="00551C26">
            <w:r>
              <w:t>р/счет 40204810100000100390</w:t>
            </w:r>
          </w:p>
          <w:p w:rsidR="004D634A" w:rsidRDefault="004D634A" w:rsidP="00551C26">
            <w:r>
              <w:t>Отделение Брянск</w:t>
            </w:r>
          </w:p>
          <w:p w:rsidR="004D634A" w:rsidRPr="003825A6" w:rsidRDefault="004D634A" w:rsidP="00551C26">
            <w:r>
              <w:t>БИК 041501001</w:t>
            </w:r>
          </w:p>
        </w:tc>
      </w:tr>
    </w:tbl>
    <w:p w:rsidR="004D634A" w:rsidRDefault="004D634A" w:rsidP="00773F78">
      <w:pPr>
        <w:jc w:val="both"/>
      </w:pPr>
    </w:p>
    <w:p w:rsidR="004D634A" w:rsidRPr="008D7091" w:rsidRDefault="004D634A" w:rsidP="00773F78">
      <w:pPr>
        <w:jc w:val="both"/>
      </w:pPr>
      <w:r w:rsidRPr="008D7091">
        <w:t>Настоящее соглашение  составлено в двух экземплярах, по одному для каждой и</w:t>
      </w:r>
      <w:r>
        <w:t>з</w:t>
      </w:r>
      <w:r w:rsidRPr="008D7091">
        <w:t xml:space="preserve"> сторон.</w:t>
      </w:r>
    </w:p>
    <w:p w:rsidR="004D634A" w:rsidRDefault="004D634A" w:rsidP="00773F78">
      <w:pPr>
        <w:jc w:val="center"/>
        <w:rPr>
          <w:b/>
          <w:bCs/>
        </w:rPr>
      </w:pPr>
      <w:r>
        <w:rPr>
          <w:b/>
          <w:bCs/>
        </w:rPr>
        <w:t>9</w:t>
      </w:r>
      <w:r w:rsidRPr="004F2E12">
        <w:rPr>
          <w:b/>
          <w:bCs/>
        </w:rPr>
        <w:t>. Подписи стор</w:t>
      </w:r>
      <w:r>
        <w:rPr>
          <w:b/>
          <w:bCs/>
        </w:rPr>
        <w:t>он</w:t>
      </w:r>
    </w:p>
    <w:p w:rsidR="004D634A" w:rsidRDefault="004D634A" w:rsidP="00773F78">
      <w:pPr>
        <w:jc w:val="center"/>
        <w:rPr>
          <w:b/>
          <w:bCs/>
        </w:rPr>
      </w:pPr>
    </w:p>
    <w:p w:rsidR="004D634A" w:rsidRPr="004F2E12" w:rsidRDefault="004D634A" w:rsidP="00773F78">
      <w:pPr>
        <w:rPr>
          <w:b/>
          <w:bCs/>
        </w:rPr>
      </w:pPr>
      <w:r w:rsidRPr="004F2E12">
        <w:rPr>
          <w:b/>
          <w:bCs/>
        </w:rPr>
        <w:t xml:space="preserve">РАЙОН                                                             ПОСЕЛЕНИЕ               </w:t>
      </w:r>
    </w:p>
    <w:p w:rsidR="004D634A" w:rsidRDefault="004D634A" w:rsidP="00773F78"/>
    <w:p w:rsidR="004D634A" w:rsidRPr="008D7091" w:rsidRDefault="004D634A" w:rsidP="00773F78">
      <w:r>
        <w:t>Глава</w:t>
      </w:r>
      <w:r w:rsidRPr="008D7091">
        <w:t xml:space="preserve">    </w:t>
      </w:r>
      <w:r>
        <w:t>администрации Унечского района      Г</w:t>
      </w:r>
      <w:r w:rsidRPr="008D7091">
        <w:t>л</w:t>
      </w:r>
      <w:r>
        <w:t>ава  Старосельской  сельской</w:t>
      </w:r>
      <w:r w:rsidRPr="008D7091">
        <w:t xml:space="preserve"> </w:t>
      </w:r>
      <w:r>
        <w:t xml:space="preserve"> администрации                                                              администрации</w:t>
      </w:r>
      <w:r w:rsidRPr="008D7091">
        <w:t xml:space="preserve">          </w:t>
      </w:r>
    </w:p>
    <w:p w:rsidR="004D634A" w:rsidRDefault="004D634A" w:rsidP="00773F78">
      <w:pPr>
        <w:jc w:val="both"/>
      </w:pPr>
    </w:p>
    <w:p w:rsidR="004D634A" w:rsidRPr="008D7091" w:rsidRDefault="004D634A" w:rsidP="00773F78">
      <w:pPr>
        <w:jc w:val="both"/>
      </w:pPr>
      <w:r>
        <w:t xml:space="preserve"> </w:t>
      </w:r>
      <w:r w:rsidRPr="008D7091">
        <w:t xml:space="preserve">                        </w:t>
      </w:r>
      <w:r>
        <w:t xml:space="preserve">                                                                        </w:t>
      </w:r>
      <w:r w:rsidRPr="008D7091">
        <w:t xml:space="preserve">                           </w:t>
      </w:r>
      <w:r w:rsidRPr="008D7091">
        <w:tab/>
      </w:r>
      <w:r w:rsidRPr="008D7091">
        <w:tab/>
        <w:t xml:space="preserve">                                                                                                         </w:t>
      </w:r>
      <w:r>
        <w:t xml:space="preserve">  </w:t>
      </w:r>
    </w:p>
    <w:p w:rsidR="004D634A" w:rsidRPr="00C42791" w:rsidRDefault="004D634A" w:rsidP="00773F78">
      <w:r>
        <w:t>__________________</w:t>
      </w:r>
      <w:r>
        <w:rPr>
          <w:b/>
          <w:bCs/>
        </w:rPr>
        <w:t>А.М.Кусков</w:t>
      </w:r>
      <w:r>
        <w:t xml:space="preserve">                        _________________   </w:t>
      </w:r>
      <w:r>
        <w:rPr>
          <w:b/>
          <w:bCs/>
        </w:rPr>
        <w:t>Лукашов  А.В.</w:t>
      </w:r>
      <w:r w:rsidRPr="004F2E12">
        <w:rPr>
          <w:b/>
          <w:bCs/>
        </w:rPr>
        <w:t xml:space="preserve">  </w:t>
      </w:r>
      <w:r>
        <w:t xml:space="preserve">  </w:t>
      </w:r>
    </w:p>
    <w:p w:rsidR="004D634A" w:rsidRDefault="004D634A" w:rsidP="00773F78"/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spacing w:line="240" w:lineRule="exact"/>
        <w:rPr>
          <w:sz w:val="20"/>
          <w:szCs w:val="20"/>
        </w:rPr>
      </w:pPr>
    </w:p>
    <w:p w:rsidR="004D634A" w:rsidRDefault="004D634A" w:rsidP="00773F78">
      <w:pPr>
        <w:jc w:val="right"/>
        <w:rPr>
          <w:sz w:val="20"/>
          <w:szCs w:val="20"/>
        </w:rPr>
      </w:pPr>
      <w:r w:rsidRPr="005028CF">
        <w:rPr>
          <w:sz w:val="20"/>
          <w:szCs w:val="20"/>
        </w:rPr>
        <w:t>Приложение к соглашению  о передаче- приеме</w:t>
      </w:r>
    </w:p>
    <w:p w:rsidR="004D634A" w:rsidRDefault="004D634A" w:rsidP="00773F78">
      <w:pPr>
        <w:jc w:val="right"/>
        <w:rPr>
          <w:sz w:val="20"/>
          <w:szCs w:val="20"/>
        </w:rPr>
      </w:pPr>
      <w:r w:rsidRPr="005028CF">
        <w:rPr>
          <w:sz w:val="20"/>
          <w:szCs w:val="20"/>
        </w:rPr>
        <w:t xml:space="preserve"> полномочий по решению вопросов местного значения </w:t>
      </w:r>
    </w:p>
    <w:p w:rsidR="004D634A" w:rsidRDefault="004D634A" w:rsidP="00773F78">
      <w:pPr>
        <w:jc w:val="right"/>
        <w:rPr>
          <w:sz w:val="20"/>
          <w:szCs w:val="20"/>
        </w:rPr>
      </w:pPr>
      <w:r w:rsidRPr="005028CF">
        <w:rPr>
          <w:sz w:val="20"/>
          <w:szCs w:val="20"/>
        </w:rPr>
        <w:t xml:space="preserve">в части  организации в границах  </w:t>
      </w:r>
      <w:r>
        <w:rPr>
          <w:sz w:val="20"/>
          <w:szCs w:val="20"/>
        </w:rPr>
        <w:t>поселения</w:t>
      </w:r>
      <w:r w:rsidRPr="005028CF">
        <w:rPr>
          <w:sz w:val="20"/>
          <w:szCs w:val="20"/>
        </w:rPr>
        <w:t xml:space="preserve"> </w:t>
      </w:r>
    </w:p>
    <w:p w:rsidR="004D634A" w:rsidRDefault="004D634A" w:rsidP="00773F78">
      <w:pPr>
        <w:jc w:val="right"/>
        <w:rPr>
          <w:sz w:val="20"/>
          <w:szCs w:val="20"/>
        </w:rPr>
      </w:pPr>
      <w:r w:rsidRPr="005028CF">
        <w:rPr>
          <w:sz w:val="20"/>
          <w:szCs w:val="20"/>
        </w:rPr>
        <w:t xml:space="preserve">водоснабжения населения в пределах полномочий , </w:t>
      </w:r>
    </w:p>
    <w:p w:rsidR="004D634A" w:rsidRDefault="004D634A" w:rsidP="00773F78">
      <w:pPr>
        <w:jc w:val="right"/>
        <w:rPr>
          <w:sz w:val="20"/>
          <w:szCs w:val="20"/>
        </w:rPr>
      </w:pPr>
      <w:r w:rsidRPr="005028CF">
        <w:rPr>
          <w:sz w:val="20"/>
          <w:szCs w:val="20"/>
        </w:rPr>
        <w:t>установленных законодательством Российской Федерации,</w:t>
      </w:r>
    </w:p>
    <w:p w:rsidR="004D634A" w:rsidRDefault="004D634A" w:rsidP="00773F78">
      <w:pPr>
        <w:jc w:val="right"/>
        <w:rPr>
          <w:sz w:val="20"/>
          <w:szCs w:val="20"/>
        </w:rPr>
      </w:pPr>
      <w:r w:rsidRPr="005028CF">
        <w:rPr>
          <w:sz w:val="20"/>
          <w:szCs w:val="20"/>
        </w:rPr>
        <w:t xml:space="preserve"> в части нецентрализованного водоснабжения, </w:t>
      </w:r>
    </w:p>
    <w:p w:rsidR="004D634A" w:rsidRDefault="004D634A" w:rsidP="00773F78">
      <w:pPr>
        <w:jc w:val="right"/>
        <w:rPr>
          <w:sz w:val="20"/>
          <w:szCs w:val="20"/>
        </w:rPr>
      </w:pPr>
      <w:r w:rsidRPr="005028CF">
        <w:rPr>
          <w:sz w:val="20"/>
          <w:szCs w:val="20"/>
        </w:rPr>
        <w:t>содержания  шахтных колодцев,  расположенных</w:t>
      </w:r>
    </w:p>
    <w:p w:rsidR="004D634A" w:rsidRDefault="004D634A" w:rsidP="00773F78">
      <w:pPr>
        <w:jc w:val="right"/>
        <w:rPr>
          <w:sz w:val="20"/>
          <w:szCs w:val="20"/>
        </w:rPr>
      </w:pPr>
      <w:r w:rsidRPr="005028CF">
        <w:rPr>
          <w:sz w:val="20"/>
          <w:szCs w:val="20"/>
        </w:rPr>
        <w:t xml:space="preserve"> в границах </w:t>
      </w:r>
      <w:r>
        <w:rPr>
          <w:sz w:val="20"/>
          <w:szCs w:val="20"/>
        </w:rPr>
        <w:t>Старосельского</w:t>
      </w:r>
      <w:r w:rsidRPr="005028CF">
        <w:rPr>
          <w:sz w:val="20"/>
          <w:szCs w:val="20"/>
        </w:rPr>
        <w:t xml:space="preserve"> сельского поселения </w:t>
      </w:r>
    </w:p>
    <w:p w:rsidR="004D634A" w:rsidRPr="005028CF" w:rsidRDefault="004D634A" w:rsidP="00773F78">
      <w:pPr>
        <w:jc w:val="right"/>
        <w:rPr>
          <w:sz w:val="20"/>
          <w:szCs w:val="20"/>
        </w:rPr>
      </w:pPr>
      <w:r w:rsidRPr="005028CF">
        <w:rPr>
          <w:sz w:val="20"/>
          <w:szCs w:val="20"/>
        </w:rPr>
        <w:t xml:space="preserve"> Унечского района Брянской области</w:t>
      </w:r>
    </w:p>
    <w:p w:rsidR="004D634A" w:rsidRPr="005028CF" w:rsidRDefault="004D634A" w:rsidP="00773F78">
      <w:pPr>
        <w:pStyle w:val="BodyText"/>
        <w:jc w:val="right"/>
      </w:pPr>
    </w:p>
    <w:p w:rsidR="004D634A" w:rsidRDefault="004D634A" w:rsidP="00773F78">
      <w:pPr>
        <w:jc w:val="right"/>
        <w:rPr>
          <w:b/>
          <w:bCs/>
        </w:rPr>
      </w:pPr>
    </w:p>
    <w:p w:rsidR="004D634A" w:rsidRDefault="004D634A" w:rsidP="00773F78">
      <w:pPr>
        <w:jc w:val="right"/>
        <w:rPr>
          <w:b/>
          <w:bCs/>
        </w:rPr>
      </w:pPr>
    </w:p>
    <w:p w:rsidR="004D634A" w:rsidRPr="00842C2B" w:rsidRDefault="004D634A" w:rsidP="00773F78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4D634A" w:rsidRDefault="004D634A" w:rsidP="00773F78">
      <w:pPr>
        <w:jc w:val="center"/>
        <w:rPr>
          <w:b/>
          <w:bCs/>
        </w:rPr>
      </w:pPr>
      <w:r w:rsidRPr="00B17DDB">
        <w:rPr>
          <w:b/>
          <w:bCs/>
        </w:rPr>
        <w:t xml:space="preserve">расположенных в границах </w:t>
      </w:r>
    </w:p>
    <w:p w:rsidR="004D634A" w:rsidRDefault="004D634A" w:rsidP="00773F78">
      <w:pPr>
        <w:jc w:val="center"/>
        <w:rPr>
          <w:b/>
          <w:bCs/>
          <w:u w:val="single"/>
        </w:rPr>
      </w:pPr>
      <w:r w:rsidRPr="00111E8C">
        <w:rPr>
          <w:b/>
          <w:bCs/>
          <w:u w:val="single"/>
        </w:rPr>
        <w:t>Старо</w:t>
      </w:r>
      <w:r>
        <w:rPr>
          <w:b/>
          <w:bCs/>
          <w:u w:val="single"/>
        </w:rPr>
        <w:t xml:space="preserve">сельского </w:t>
      </w:r>
      <w:r w:rsidRPr="00111E8C">
        <w:rPr>
          <w:b/>
          <w:bCs/>
          <w:u w:val="single"/>
        </w:rPr>
        <w:t xml:space="preserve"> сельского поселения  Унечского района Брянской области</w:t>
      </w:r>
    </w:p>
    <w:p w:rsidR="004D634A" w:rsidRDefault="004D634A" w:rsidP="00773F78">
      <w:pPr>
        <w:jc w:val="center"/>
        <w:rPr>
          <w:b/>
          <w:bCs/>
          <w:u w:val="single"/>
        </w:rPr>
      </w:pPr>
    </w:p>
    <w:p w:rsidR="004D634A" w:rsidRDefault="004D634A" w:rsidP="00773F78">
      <w:pPr>
        <w:jc w:val="center"/>
        <w:rPr>
          <w:b/>
          <w:bCs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0"/>
        <w:gridCol w:w="3734"/>
        <w:gridCol w:w="4664"/>
      </w:tblGrid>
      <w:tr w:rsidR="004D634A" w:rsidTr="004D03A4">
        <w:tc>
          <w:tcPr>
            <w:tcW w:w="930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№ п/п</w:t>
            </w:r>
          </w:p>
        </w:tc>
        <w:tc>
          <w:tcPr>
            <w:tcW w:w="3734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Наименование населенного пункта</w:t>
            </w:r>
          </w:p>
        </w:tc>
        <w:tc>
          <w:tcPr>
            <w:tcW w:w="4664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Наименование улицы</w:t>
            </w:r>
          </w:p>
        </w:tc>
      </w:tr>
      <w:tr w:rsidR="004D634A" w:rsidTr="004D03A4">
        <w:tc>
          <w:tcPr>
            <w:tcW w:w="930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1</w:t>
            </w:r>
          </w:p>
        </w:tc>
        <w:tc>
          <w:tcPr>
            <w:tcW w:w="3734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д.Пучковка</w:t>
            </w:r>
          </w:p>
        </w:tc>
        <w:tc>
          <w:tcPr>
            <w:tcW w:w="4664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ул.Лесная,15</w:t>
            </w:r>
          </w:p>
        </w:tc>
      </w:tr>
      <w:tr w:rsidR="004D634A" w:rsidTr="004D03A4">
        <w:tc>
          <w:tcPr>
            <w:tcW w:w="930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2</w:t>
            </w:r>
          </w:p>
        </w:tc>
        <w:tc>
          <w:tcPr>
            <w:tcW w:w="3734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д.Дегтяново</w:t>
            </w:r>
          </w:p>
        </w:tc>
        <w:tc>
          <w:tcPr>
            <w:tcW w:w="4664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ул.Вишневая,48</w:t>
            </w:r>
          </w:p>
        </w:tc>
      </w:tr>
      <w:tr w:rsidR="004D634A" w:rsidTr="004D03A4">
        <w:tc>
          <w:tcPr>
            <w:tcW w:w="930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3</w:t>
            </w:r>
          </w:p>
        </w:tc>
        <w:tc>
          <w:tcPr>
            <w:tcW w:w="3734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д.Дегтяново</w:t>
            </w:r>
          </w:p>
        </w:tc>
        <w:tc>
          <w:tcPr>
            <w:tcW w:w="4664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ул.Заречная,20</w:t>
            </w:r>
          </w:p>
        </w:tc>
      </w:tr>
      <w:tr w:rsidR="004D634A" w:rsidTr="004D03A4">
        <w:tc>
          <w:tcPr>
            <w:tcW w:w="930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4</w:t>
            </w:r>
          </w:p>
        </w:tc>
        <w:tc>
          <w:tcPr>
            <w:tcW w:w="3734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с.Лизогубовка</w:t>
            </w:r>
          </w:p>
        </w:tc>
        <w:tc>
          <w:tcPr>
            <w:tcW w:w="4664" w:type="dxa"/>
          </w:tcPr>
          <w:p w:rsidR="004D634A" w:rsidRPr="004D03A4" w:rsidRDefault="004D634A" w:rsidP="004D0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3A4">
              <w:rPr>
                <w:b/>
                <w:bCs/>
              </w:rPr>
              <w:t>ул.Советская,22</w:t>
            </w:r>
          </w:p>
        </w:tc>
      </w:tr>
    </w:tbl>
    <w:p w:rsidR="004D634A" w:rsidRDefault="004D634A" w:rsidP="00773F78">
      <w:pPr>
        <w:spacing w:line="240" w:lineRule="exact"/>
        <w:jc w:val="right"/>
        <w:rPr>
          <w:sz w:val="20"/>
          <w:szCs w:val="20"/>
        </w:rPr>
      </w:pPr>
    </w:p>
    <w:p w:rsidR="004D634A" w:rsidRDefault="004D634A"/>
    <w:sectPr w:rsidR="004D634A" w:rsidSect="003F1BC7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752F"/>
    <w:multiLevelType w:val="multilevel"/>
    <w:tmpl w:val="C894527A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17803711"/>
    <w:multiLevelType w:val="hybridMultilevel"/>
    <w:tmpl w:val="733C2562"/>
    <w:lvl w:ilvl="0" w:tplc="B4E89D7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80"/>
        </w:tabs>
        <w:ind w:left="6180" w:hanging="360"/>
      </w:pPr>
      <w:rPr>
        <w:rFonts w:cs="Times New Roman"/>
      </w:rPr>
    </w:lvl>
  </w:abstractNum>
  <w:abstractNum w:abstractNumId="2">
    <w:nsid w:val="1BD20DF8"/>
    <w:multiLevelType w:val="multilevel"/>
    <w:tmpl w:val="1772C2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/>
      </w:rPr>
    </w:lvl>
  </w:abstractNum>
  <w:abstractNum w:abstractNumId="4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52ED2056"/>
    <w:multiLevelType w:val="hybridMultilevel"/>
    <w:tmpl w:val="746E11A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48C3B16"/>
    <w:multiLevelType w:val="hybridMultilevel"/>
    <w:tmpl w:val="50D8E3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E48484F"/>
    <w:multiLevelType w:val="hybridMultilevel"/>
    <w:tmpl w:val="18D89896"/>
    <w:lvl w:ilvl="0" w:tplc="3948E1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139620B"/>
    <w:multiLevelType w:val="hybridMultilevel"/>
    <w:tmpl w:val="304E9648"/>
    <w:lvl w:ilvl="0" w:tplc="8BBE9380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237"/>
    <w:rsid w:val="0006771B"/>
    <w:rsid w:val="00072C3A"/>
    <w:rsid w:val="0007477F"/>
    <w:rsid w:val="000A46DC"/>
    <w:rsid w:val="000B640E"/>
    <w:rsid w:val="000E018F"/>
    <w:rsid w:val="0010480F"/>
    <w:rsid w:val="00111E8C"/>
    <w:rsid w:val="00146184"/>
    <w:rsid w:val="00177D7A"/>
    <w:rsid w:val="002322D6"/>
    <w:rsid w:val="00234DD3"/>
    <w:rsid w:val="0025423A"/>
    <w:rsid w:val="00256C95"/>
    <w:rsid w:val="00294A17"/>
    <w:rsid w:val="002A576F"/>
    <w:rsid w:val="002B416E"/>
    <w:rsid w:val="002F5B51"/>
    <w:rsid w:val="00310803"/>
    <w:rsid w:val="00310D39"/>
    <w:rsid w:val="00327BCE"/>
    <w:rsid w:val="00341612"/>
    <w:rsid w:val="00341EF1"/>
    <w:rsid w:val="00361360"/>
    <w:rsid w:val="003657B1"/>
    <w:rsid w:val="00381FF7"/>
    <w:rsid w:val="003825A6"/>
    <w:rsid w:val="003B3505"/>
    <w:rsid w:val="003D1431"/>
    <w:rsid w:val="003F1BC7"/>
    <w:rsid w:val="00403E73"/>
    <w:rsid w:val="0040762E"/>
    <w:rsid w:val="00423356"/>
    <w:rsid w:val="00446CB9"/>
    <w:rsid w:val="00470AFC"/>
    <w:rsid w:val="00480C7E"/>
    <w:rsid w:val="004B57E3"/>
    <w:rsid w:val="004C110A"/>
    <w:rsid w:val="004C7C59"/>
    <w:rsid w:val="004D03A4"/>
    <w:rsid w:val="004D634A"/>
    <w:rsid w:val="004F2E12"/>
    <w:rsid w:val="004F2F56"/>
    <w:rsid w:val="005028CF"/>
    <w:rsid w:val="00506909"/>
    <w:rsid w:val="00551C26"/>
    <w:rsid w:val="005B0FE8"/>
    <w:rsid w:val="005D0DB4"/>
    <w:rsid w:val="005D3B63"/>
    <w:rsid w:val="005D792F"/>
    <w:rsid w:val="005E1731"/>
    <w:rsid w:val="005E2B2D"/>
    <w:rsid w:val="005E43BC"/>
    <w:rsid w:val="006174D8"/>
    <w:rsid w:val="00624DDF"/>
    <w:rsid w:val="00631653"/>
    <w:rsid w:val="0066681D"/>
    <w:rsid w:val="006B2F2A"/>
    <w:rsid w:val="006B4AA1"/>
    <w:rsid w:val="006C3FE9"/>
    <w:rsid w:val="006C56F8"/>
    <w:rsid w:val="007239C9"/>
    <w:rsid w:val="00723ECC"/>
    <w:rsid w:val="007611BC"/>
    <w:rsid w:val="0077375A"/>
    <w:rsid w:val="00773F78"/>
    <w:rsid w:val="007A3513"/>
    <w:rsid w:val="008029B7"/>
    <w:rsid w:val="00842C2B"/>
    <w:rsid w:val="00871D15"/>
    <w:rsid w:val="00881C94"/>
    <w:rsid w:val="008A6FE8"/>
    <w:rsid w:val="008A7481"/>
    <w:rsid w:val="008D4538"/>
    <w:rsid w:val="008D7091"/>
    <w:rsid w:val="00921DB9"/>
    <w:rsid w:val="00932D96"/>
    <w:rsid w:val="00944316"/>
    <w:rsid w:val="00980FDE"/>
    <w:rsid w:val="0098729C"/>
    <w:rsid w:val="009B3D4F"/>
    <w:rsid w:val="009B4D9A"/>
    <w:rsid w:val="009C5429"/>
    <w:rsid w:val="009E72E7"/>
    <w:rsid w:val="009F082D"/>
    <w:rsid w:val="00A24853"/>
    <w:rsid w:val="00A66709"/>
    <w:rsid w:val="00A740DE"/>
    <w:rsid w:val="00AB2D36"/>
    <w:rsid w:val="00B17DDB"/>
    <w:rsid w:val="00B27A7F"/>
    <w:rsid w:val="00B62D18"/>
    <w:rsid w:val="00B93546"/>
    <w:rsid w:val="00BE08F2"/>
    <w:rsid w:val="00C2482E"/>
    <w:rsid w:val="00C302E5"/>
    <w:rsid w:val="00C42791"/>
    <w:rsid w:val="00C913C4"/>
    <w:rsid w:val="00D152A7"/>
    <w:rsid w:val="00D2768F"/>
    <w:rsid w:val="00D34578"/>
    <w:rsid w:val="00D504CC"/>
    <w:rsid w:val="00D77059"/>
    <w:rsid w:val="00E04657"/>
    <w:rsid w:val="00E12BC5"/>
    <w:rsid w:val="00EF4936"/>
    <w:rsid w:val="00F35118"/>
    <w:rsid w:val="00F35CB8"/>
    <w:rsid w:val="00F45E18"/>
    <w:rsid w:val="00F57464"/>
    <w:rsid w:val="00F62237"/>
    <w:rsid w:val="00F922BB"/>
    <w:rsid w:val="00FB4799"/>
    <w:rsid w:val="00FC0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2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2237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22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773F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773F78"/>
    <w:pPr>
      <w:spacing w:before="240" w:after="60"/>
      <w:outlineLvl w:val="6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223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6223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80C7E"/>
    <w:rPr>
      <w:rFonts w:ascii="Calibri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80C7E"/>
    <w:rPr>
      <w:rFonts w:ascii="Calibri" w:hAnsi="Calibri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70A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0AFC"/>
    <w:rPr>
      <w:rFonts w:ascii="Tahoma" w:hAnsi="Tahoma" w:cs="Tahoma"/>
      <w:sz w:val="16"/>
      <w:szCs w:val="16"/>
      <w:lang w:eastAsia="ru-RU"/>
    </w:rPr>
  </w:style>
  <w:style w:type="paragraph" w:styleId="BodyText">
    <w:name w:val="Body Text"/>
    <w:basedOn w:val="Normal"/>
    <w:link w:val="BodyTextChar"/>
    <w:uiPriority w:val="99"/>
    <w:rsid w:val="006174D8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174D8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174D8"/>
    <w:pPr>
      <w:ind w:left="705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174D8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6174D8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174D8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2B416E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773F78"/>
    <w:pPr>
      <w:widowControl w:val="0"/>
      <w:autoSpaceDE w:val="0"/>
      <w:autoSpaceDN w:val="0"/>
      <w:adjustRightInd w:val="0"/>
    </w:pPr>
    <w:rPr>
      <w:rFonts w:ascii="Times New Roman"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25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6</Pages>
  <Words>1837</Words>
  <Characters>10477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Российская  Федерация</dc:title>
  <dc:subject/>
  <dc:creator>Доронина Наталья Петровна</dc:creator>
  <cp:keywords/>
  <dc:description/>
  <cp:lastModifiedBy>Администратор</cp:lastModifiedBy>
  <cp:revision>9</cp:revision>
  <cp:lastPrinted>2016-01-12T07:31:00Z</cp:lastPrinted>
  <dcterms:created xsi:type="dcterms:W3CDTF">2015-10-05T11:49:00Z</dcterms:created>
  <dcterms:modified xsi:type="dcterms:W3CDTF">2016-01-27T07:40:00Z</dcterms:modified>
</cp:coreProperties>
</file>